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9349D" w14:textId="77777777" w:rsidR="00A9020B" w:rsidRDefault="00A9020B" w:rsidP="000F6D9D">
      <w:pPr>
        <w:pStyle w:val="ZADEVA"/>
        <w:ind w:left="0" w:firstLine="0"/>
        <w:rPr>
          <w:lang w:val="sl-SI"/>
        </w:rPr>
      </w:pPr>
    </w:p>
    <w:p w14:paraId="2D91EF20" w14:textId="219BCB1E" w:rsidR="007D75CF" w:rsidRPr="00FE672F" w:rsidRDefault="00FF2060" w:rsidP="000F6D9D">
      <w:pPr>
        <w:pStyle w:val="ZADEVA"/>
        <w:ind w:left="0" w:firstLine="0"/>
        <w:rPr>
          <w:lang w:val="sl-SI"/>
        </w:rPr>
      </w:pPr>
      <w:r w:rsidRPr="00FE672F">
        <w:rPr>
          <w:lang w:val="sl-SI"/>
        </w:rPr>
        <w:t xml:space="preserve">Zadeva: </w:t>
      </w:r>
      <w:r w:rsidRPr="00FE672F">
        <w:rPr>
          <w:lang w:val="sl-SI"/>
        </w:rPr>
        <w:tab/>
      </w:r>
      <w:r>
        <w:rPr>
          <w:lang w:val="sl-SI"/>
        </w:rPr>
        <w:t>Načrt oglaševanja vojaške</w:t>
      </w:r>
      <w:r w:rsidR="00C91C76">
        <w:rPr>
          <w:lang w:val="sl-SI"/>
        </w:rPr>
        <w:t xml:space="preserve"> službe za Slovensko vojsko</w:t>
      </w:r>
      <w:r w:rsidR="001A2710">
        <w:rPr>
          <w:lang w:val="sl-SI"/>
        </w:rPr>
        <w:t xml:space="preserve">  </w:t>
      </w:r>
    </w:p>
    <w:p w14:paraId="2D91EF22" w14:textId="77777777" w:rsidR="007D75CF" w:rsidRPr="00FE672F" w:rsidRDefault="007D75CF" w:rsidP="007A1699">
      <w:pPr>
        <w:jc w:val="both"/>
      </w:pPr>
    </w:p>
    <w:p w14:paraId="2F3B8222" w14:textId="3B653A58" w:rsidR="00FB3A6E" w:rsidRDefault="003D5594" w:rsidP="00FF2060">
      <w:pPr>
        <w:jc w:val="both"/>
      </w:pPr>
      <w:r>
        <w:t>Oglaševanje</w:t>
      </w:r>
      <w:r w:rsidR="00FF2060" w:rsidRPr="00FF2060">
        <w:t xml:space="preserve"> vojaške službe ima namen </w:t>
      </w:r>
      <w:r w:rsidR="00511E56">
        <w:t xml:space="preserve">informirati, </w:t>
      </w:r>
      <w:r w:rsidR="00FF2060" w:rsidRPr="00FF2060">
        <w:t>pridobivati in zagotavljati kader za vojaško službo v SV (poklicno opravljanje vojaške službe, pogodbeno opravljanje vojaškega roka v rezervni sestavi</w:t>
      </w:r>
      <w:r w:rsidR="00511E56">
        <w:t>)</w:t>
      </w:r>
      <w:r w:rsidR="00FF2060" w:rsidRPr="00FF2060">
        <w:t xml:space="preserve">, prostovoljno </w:t>
      </w:r>
      <w:r w:rsidR="00511E56">
        <w:t>služenje vojaškega roka, vojaške tabore</w:t>
      </w:r>
      <w:r w:rsidR="00FF2060" w:rsidRPr="00FF2060">
        <w:t xml:space="preserve"> za študente in dijak</w:t>
      </w:r>
      <w:r w:rsidR="00511E56">
        <w:t>e in štipendiranje za delo v SV</w:t>
      </w:r>
      <w:r w:rsidR="00FF2060" w:rsidRPr="00FF2060">
        <w:t>.</w:t>
      </w:r>
    </w:p>
    <w:p w14:paraId="1897DAC2" w14:textId="77777777" w:rsidR="00FB3A6E" w:rsidRDefault="00FB3A6E" w:rsidP="00FF2060">
      <w:pPr>
        <w:jc w:val="both"/>
      </w:pPr>
    </w:p>
    <w:p w14:paraId="224342E1" w14:textId="75BA9661" w:rsidR="00511E56" w:rsidRDefault="007B1007" w:rsidP="00FF2060">
      <w:pPr>
        <w:jc w:val="both"/>
      </w:pPr>
      <w:r>
        <w:t xml:space="preserve">Ciljne skupine so primarno mladi obeh spolov v starosti od 15 do 27 let oziroma do 30 let za namen poklicnega opravljanje vojaške službe in deloma prostovoljnega služenja vojaškega roka </w:t>
      </w:r>
      <w:r w:rsidR="008A1C12">
        <w:t xml:space="preserve">(do 27 leta) </w:t>
      </w:r>
      <w:r>
        <w:t>ter od 18 do 35 let za pogodbeno opravljanje vojaške službe v rezervni sestavi.  Sekundarne ciljne skupine pa so p</w:t>
      </w:r>
      <w:r w:rsidRPr="007B1007">
        <w:t xml:space="preserve">osamezniki in organizacije, ki imajo pomemben vpliv na primarno ciljno skupino (starši, družinski člani, prijatelji, poklicni svetovalci, pedagoški delavci, mnenjski voditelji, </w:t>
      </w:r>
      <w:r>
        <w:t>šolski sistem</w:t>
      </w:r>
      <w:r w:rsidRPr="007B1007">
        <w:t xml:space="preserve">); </w:t>
      </w:r>
      <w:r>
        <w:t xml:space="preserve"> </w:t>
      </w:r>
    </w:p>
    <w:p w14:paraId="2B376256" w14:textId="77777777" w:rsidR="00511E56" w:rsidRDefault="00511E56" w:rsidP="00FF2060">
      <w:pPr>
        <w:jc w:val="both"/>
      </w:pPr>
    </w:p>
    <w:p w14:paraId="7874222B" w14:textId="7912FDA5" w:rsidR="00FF2060" w:rsidRPr="00FF2060" w:rsidRDefault="00FF2060" w:rsidP="00FF2060">
      <w:pPr>
        <w:jc w:val="both"/>
      </w:pPr>
      <w:bookmarkStart w:id="0" w:name="_GoBack"/>
      <w:r w:rsidRPr="00A62BCA">
        <w:rPr>
          <w:b/>
        </w:rPr>
        <w:t xml:space="preserve">Spletna mesta Postani vojak so </w:t>
      </w:r>
      <w:r w:rsidR="00511E56" w:rsidRPr="00A62BCA">
        <w:rPr>
          <w:b/>
        </w:rPr>
        <w:t>osnovni</w:t>
      </w:r>
      <w:r w:rsidRPr="00A62BCA">
        <w:rPr>
          <w:b/>
        </w:rPr>
        <w:t xml:space="preserve"> in pomemben vir vseh informacij</w:t>
      </w:r>
      <w:r w:rsidRPr="00FF2060">
        <w:t xml:space="preserve"> </w:t>
      </w:r>
      <w:bookmarkEnd w:id="0"/>
      <w:r w:rsidRPr="00FF2060">
        <w:t>– usmerimo vse zainteresirane osebe</w:t>
      </w:r>
      <w:r w:rsidR="005E04FC">
        <w:t>, da</w:t>
      </w:r>
      <w:r w:rsidRPr="00FF2060">
        <w:t xml:space="preserve"> preko različnih </w:t>
      </w:r>
      <w:r w:rsidR="005E04FC">
        <w:t>socialnih medijev</w:t>
      </w:r>
      <w:r w:rsidR="008A1C12">
        <w:t xml:space="preserve"> (Facebook, Instagram, LinkedIn</w:t>
      </w:r>
      <w:r w:rsidR="005E04FC">
        <w:t>,</w:t>
      </w:r>
      <w:r w:rsidR="008A1C12">
        <w:t xml:space="preserve"> </w:t>
      </w:r>
      <w:r w:rsidR="00F05FDE">
        <w:t>YouTube in spletna stran</w:t>
      </w:r>
      <w:r w:rsidR="008A1C12">
        <w:t>)</w:t>
      </w:r>
      <w:r w:rsidR="005E04FC">
        <w:t xml:space="preserve"> </w:t>
      </w:r>
      <w:r w:rsidRPr="00FF2060">
        <w:t>preverijo in pogledajo vse ponujene informacije o vojaški službi in os</w:t>
      </w:r>
      <w:r w:rsidR="005E04FC">
        <w:t>talih možnostih sodelovanja s Slovensko vojsko</w:t>
      </w:r>
      <w:r w:rsidRPr="00FF2060">
        <w:t>.</w:t>
      </w:r>
    </w:p>
    <w:p w14:paraId="1A4FD079" w14:textId="77777777" w:rsidR="00FF2060" w:rsidRPr="00FF2060" w:rsidRDefault="00FF2060" w:rsidP="00FF2060">
      <w:pPr>
        <w:jc w:val="both"/>
        <w:rPr>
          <w:b/>
        </w:rPr>
      </w:pPr>
    </w:p>
    <w:p w14:paraId="5338DA85" w14:textId="4C0FFA95" w:rsidR="007B1007" w:rsidRPr="00FF2060" w:rsidRDefault="007B1007" w:rsidP="00FF2060">
      <w:pPr>
        <w:jc w:val="both"/>
        <w:rPr>
          <w:b/>
        </w:rPr>
      </w:pPr>
    </w:p>
    <w:tbl>
      <w:tblPr>
        <w:tblStyle w:val="Tabelamrea"/>
        <w:tblW w:w="5000" w:type="pct"/>
        <w:tblLook w:val="04A0" w:firstRow="1" w:lastRow="0" w:firstColumn="1" w:lastColumn="0" w:noHBand="0" w:noVBand="1"/>
      </w:tblPr>
      <w:tblGrid>
        <w:gridCol w:w="495"/>
        <w:gridCol w:w="1872"/>
        <w:gridCol w:w="2829"/>
        <w:gridCol w:w="2414"/>
        <w:gridCol w:w="2152"/>
        <w:gridCol w:w="1451"/>
        <w:gridCol w:w="1871"/>
        <w:gridCol w:w="1592"/>
      </w:tblGrid>
      <w:tr w:rsidR="001A2710" w:rsidRPr="0068436E" w14:paraId="7B3E7E97" w14:textId="77777777" w:rsidTr="00F92CEC">
        <w:trPr>
          <w:trHeight w:val="580"/>
        </w:trPr>
        <w:tc>
          <w:tcPr>
            <w:tcW w:w="175" w:type="pct"/>
          </w:tcPr>
          <w:p w14:paraId="1E4EF9A1" w14:textId="77777777" w:rsidR="001A2710" w:rsidRPr="0068436E" w:rsidRDefault="001A2710" w:rsidP="000F6D9D">
            <w:pPr>
              <w:jc w:val="center"/>
              <w:rPr>
                <w:b/>
              </w:rPr>
            </w:pPr>
          </w:p>
        </w:tc>
        <w:tc>
          <w:tcPr>
            <w:tcW w:w="687" w:type="pct"/>
          </w:tcPr>
          <w:p w14:paraId="56CB47EA" w14:textId="3BF41C47" w:rsidR="001A2710" w:rsidRPr="0068436E" w:rsidRDefault="001A2710" w:rsidP="000F6D9D">
            <w:pPr>
              <w:jc w:val="center"/>
              <w:rPr>
                <w:b/>
              </w:rPr>
            </w:pPr>
            <w:r w:rsidRPr="0068436E">
              <w:rPr>
                <w:b/>
              </w:rPr>
              <w:t>Vsebina</w:t>
            </w:r>
            <w:r>
              <w:rPr>
                <w:b/>
              </w:rPr>
              <w:t>/dogodek</w:t>
            </w:r>
          </w:p>
        </w:tc>
        <w:tc>
          <w:tcPr>
            <w:tcW w:w="749" w:type="pct"/>
          </w:tcPr>
          <w:p w14:paraId="4F92BF36" w14:textId="2B1FCF10" w:rsidR="001A2710" w:rsidRPr="0068436E" w:rsidRDefault="001A2710" w:rsidP="000F6D9D">
            <w:pPr>
              <w:jc w:val="center"/>
              <w:rPr>
                <w:b/>
              </w:rPr>
            </w:pPr>
            <w:r w:rsidRPr="0068436E">
              <w:rPr>
                <w:b/>
              </w:rPr>
              <w:t>Slogan/INFO</w:t>
            </w:r>
          </w:p>
        </w:tc>
        <w:tc>
          <w:tcPr>
            <w:tcW w:w="859" w:type="pct"/>
          </w:tcPr>
          <w:p w14:paraId="4BBE6756" w14:textId="136E9EA0" w:rsidR="001A2710" w:rsidRPr="0068436E" w:rsidRDefault="001A2710" w:rsidP="000F6D9D">
            <w:pPr>
              <w:jc w:val="center"/>
              <w:rPr>
                <w:b/>
              </w:rPr>
            </w:pPr>
            <w:r w:rsidRPr="0068436E">
              <w:rPr>
                <w:b/>
              </w:rPr>
              <w:t>Medij/organizacija</w:t>
            </w:r>
          </w:p>
        </w:tc>
        <w:tc>
          <w:tcPr>
            <w:tcW w:w="764" w:type="pct"/>
          </w:tcPr>
          <w:p w14:paraId="628F3D95" w14:textId="15C81BFF" w:rsidR="001A2710" w:rsidRPr="0068436E" w:rsidRDefault="001A2710" w:rsidP="000F6D9D">
            <w:pPr>
              <w:jc w:val="center"/>
              <w:rPr>
                <w:b/>
              </w:rPr>
            </w:pPr>
            <w:r w:rsidRPr="0068436E">
              <w:rPr>
                <w:b/>
              </w:rPr>
              <w:t>Način oglaševanja</w:t>
            </w:r>
          </w:p>
        </w:tc>
        <w:tc>
          <w:tcPr>
            <w:tcW w:w="525" w:type="pct"/>
          </w:tcPr>
          <w:p w14:paraId="2C3A7A30" w14:textId="38E6BE22" w:rsidR="001A2710" w:rsidRPr="0068436E" w:rsidRDefault="001A2710" w:rsidP="0068436E">
            <w:pPr>
              <w:jc w:val="center"/>
              <w:rPr>
                <w:b/>
              </w:rPr>
            </w:pPr>
            <w:r>
              <w:rPr>
                <w:b/>
              </w:rPr>
              <w:t>Obseg</w:t>
            </w:r>
          </w:p>
        </w:tc>
        <w:tc>
          <w:tcPr>
            <w:tcW w:w="668" w:type="pct"/>
          </w:tcPr>
          <w:p w14:paraId="5A6E3CFB" w14:textId="0718F68C" w:rsidR="001A2710" w:rsidRPr="0068436E" w:rsidRDefault="001A2710" w:rsidP="000F6D9D">
            <w:pPr>
              <w:jc w:val="center"/>
              <w:rPr>
                <w:b/>
              </w:rPr>
            </w:pPr>
            <w:r>
              <w:rPr>
                <w:b/>
              </w:rPr>
              <w:t>Termin oglaševanja</w:t>
            </w:r>
          </w:p>
        </w:tc>
        <w:tc>
          <w:tcPr>
            <w:tcW w:w="573" w:type="pct"/>
          </w:tcPr>
          <w:p w14:paraId="23C5EDBF" w14:textId="1C6023BC" w:rsidR="001A2710" w:rsidRPr="0068436E" w:rsidRDefault="001A2710" w:rsidP="000F6D9D">
            <w:pPr>
              <w:jc w:val="center"/>
              <w:rPr>
                <w:b/>
              </w:rPr>
            </w:pPr>
            <w:r>
              <w:rPr>
                <w:b/>
              </w:rPr>
              <w:t>Opombe</w:t>
            </w:r>
          </w:p>
        </w:tc>
      </w:tr>
      <w:tr w:rsidR="001A2710" w:rsidRPr="00FF2060" w14:paraId="3FEB77B4" w14:textId="77777777" w:rsidTr="00F92CEC">
        <w:trPr>
          <w:trHeight w:val="3084"/>
        </w:trPr>
        <w:tc>
          <w:tcPr>
            <w:tcW w:w="175" w:type="pct"/>
          </w:tcPr>
          <w:p w14:paraId="01309D6D" w14:textId="3FCE7B64" w:rsidR="001A2710" w:rsidRPr="00FF2060" w:rsidRDefault="001A2710" w:rsidP="00FF2060">
            <w:pPr>
              <w:jc w:val="both"/>
            </w:pPr>
            <w:r>
              <w:t>1.</w:t>
            </w:r>
          </w:p>
        </w:tc>
        <w:tc>
          <w:tcPr>
            <w:tcW w:w="687" w:type="pct"/>
          </w:tcPr>
          <w:p w14:paraId="4114008A" w14:textId="5A49F866" w:rsidR="001A2710" w:rsidRPr="00FF2060" w:rsidRDefault="001A2710" w:rsidP="000F6D9D">
            <w:r w:rsidRPr="00FF2060">
              <w:t>Objava prostih delov</w:t>
            </w:r>
            <w:r>
              <w:t>nih mest za vojake/vojakinje v enotah Slovenske vojske</w:t>
            </w:r>
          </w:p>
        </w:tc>
        <w:tc>
          <w:tcPr>
            <w:tcW w:w="749" w:type="pct"/>
          </w:tcPr>
          <w:p w14:paraId="376592D7" w14:textId="28536C86" w:rsidR="001A2710" w:rsidRPr="00FF2060" w:rsidRDefault="001A2710" w:rsidP="000F6D9D">
            <w:pPr>
              <w:rPr>
                <w:b/>
              </w:rPr>
            </w:pPr>
            <w:r>
              <w:rPr>
                <w:b/>
              </w:rPr>
              <w:t>»Slovenska vojska</w:t>
            </w:r>
            <w:r w:rsidRPr="00FF2060">
              <w:rPr>
                <w:b/>
              </w:rPr>
              <w:t xml:space="preserve"> zaposluje</w:t>
            </w:r>
            <w:r>
              <w:rPr>
                <w:b/>
              </w:rPr>
              <w:t xml:space="preserve"> nove vojake in vojakinje</w:t>
            </w:r>
            <w:r w:rsidRPr="00FF2060">
              <w:rPr>
                <w:b/>
              </w:rPr>
              <w:t>«</w:t>
            </w:r>
            <w:r>
              <w:rPr>
                <w:b/>
              </w:rPr>
              <w:t>.</w:t>
            </w:r>
          </w:p>
        </w:tc>
        <w:tc>
          <w:tcPr>
            <w:tcW w:w="859" w:type="pct"/>
          </w:tcPr>
          <w:p w14:paraId="5FB4F44B" w14:textId="77777777" w:rsidR="001A2710" w:rsidRDefault="001A2710" w:rsidP="000F6D9D">
            <w:pPr>
              <w:rPr>
                <w:b/>
              </w:rPr>
            </w:pPr>
            <w:r w:rsidRPr="00FF2060">
              <w:rPr>
                <w:b/>
              </w:rPr>
              <w:t xml:space="preserve">Spletna stran </w:t>
            </w:r>
            <w:r>
              <w:rPr>
                <w:b/>
              </w:rPr>
              <w:t>Zavoda RS za zaposlovanje:</w:t>
            </w:r>
          </w:p>
          <w:p w14:paraId="3096C0DB" w14:textId="77777777" w:rsidR="001A2710" w:rsidRDefault="001A2710" w:rsidP="000F6D9D">
            <w:r w:rsidRPr="0068436E">
              <w:t>oglasne deske ZRSZ</w:t>
            </w:r>
            <w:r>
              <w:t>, E-portal ZRSZ, interni</w:t>
            </w:r>
            <w:r w:rsidRPr="00FF2060">
              <w:t xml:space="preserve"> mediji ZRSZ.</w:t>
            </w:r>
            <w:r>
              <w:t xml:space="preserve"> </w:t>
            </w:r>
          </w:p>
          <w:p w14:paraId="710D34F0" w14:textId="77777777" w:rsidR="001A2710" w:rsidRDefault="001A2710" w:rsidP="000F6D9D"/>
          <w:p w14:paraId="0426224E" w14:textId="77777777" w:rsidR="001A2710" w:rsidRPr="0068436E" w:rsidRDefault="001A2710" w:rsidP="000F6D9D">
            <w:pPr>
              <w:rPr>
                <w:b/>
              </w:rPr>
            </w:pPr>
            <w:r w:rsidRPr="0068436E">
              <w:rPr>
                <w:b/>
              </w:rPr>
              <w:t>Spletna mesta Postani vojak:</w:t>
            </w:r>
          </w:p>
          <w:p w14:paraId="4EBF05D7" w14:textId="5629C43D" w:rsidR="001A2710" w:rsidRPr="00FF2060" w:rsidRDefault="001A2710" w:rsidP="000F6D9D">
            <w:r w:rsidRPr="00FF2060">
              <w:t>Internet, Facebook, Instagram, LinkedIn,  YouTube</w:t>
            </w:r>
          </w:p>
        </w:tc>
        <w:tc>
          <w:tcPr>
            <w:tcW w:w="764" w:type="pct"/>
          </w:tcPr>
          <w:p w14:paraId="1B5A2E8E" w14:textId="53B34F92" w:rsidR="001A2710" w:rsidRDefault="001A2710" w:rsidP="000F6D9D">
            <w:r w:rsidRPr="00FF2060">
              <w:t>Oglas</w:t>
            </w:r>
            <w:r>
              <w:t>, Razpis</w:t>
            </w:r>
          </w:p>
          <w:p w14:paraId="63E8C7E7" w14:textId="77777777" w:rsidR="001A2710" w:rsidRPr="00FF2060" w:rsidRDefault="001A2710" w:rsidP="000F6D9D"/>
          <w:p w14:paraId="41436B83" w14:textId="07373348" w:rsidR="001A2710" w:rsidRPr="00FF2060" w:rsidRDefault="001A2710" w:rsidP="005E04FC">
            <w:r>
              <w:t>Spletna stran ZRSZ in 59 upravnih enot in preko programa »Silverstripe« Ministrstva za javno upravo.</w:t>
            </w:r>
          </w:p>
        </w:tc>
        <w:tc>
          <w:tcPr>
            <w:tcW w:w="525" w:type="pct"/>
          </w:tcPr>
          <w:p w14:paraId="52804F6A" w14:textId="3D8FA4B9" w:rsidR="001A2710" w:rsidRPr="00FF2060" w:rsidRDefault="001A2710" w:rsidP="00263A45">
            <w:pPr>
              <w:jc w:val="center"/>
            </w:pPr>
            <w:r>
              <w:t>Slovenija</w:t>
            </w:r>
          </w:p>
        </w:tc>
        <w:tc>
          <w:tcPr>
            <w:tcW w:w="668" w:type="pct"/>
          </w:tcPr>
          <w:p w14:paraId="1F7372A5" w14:textId="281CA711" w:rsidR="001A2710" w:rsidRPr="00FF2060" w:rsidRDefault="001A2710" w:rsidP="000F6D9D">
            <w:pPr>
              <w:rPr>
                <w:b/>
              </w:rPr>
            </w:pPr>
            <w:r w:rsidRPr="00FF2060">
              <w:rPr>
                <w:b/>
              </w:rPr>
              <w:t>Januar</w:t>
            </w:r>
            <w:r>
              <w:rPr>
                <w:b/>
              </w:rPr>
              <w:t xml:space="preserve"> - december</w:t>
            </w:r>
          </w:p>
          <w:p w14:paraId="052CE1F2" w14:textId="77777777" w:rsidR="001A2710" w:rsidRPr="00FF2060" w:rsidRDefault="001A2710" w:rsidP="000F6D9D"/>
          <w:p w14:paraId="755F3EBB" w14:textId="1CAB3FB0" w:rsidR="001A2710" w:rsidRPr="00FF2060" w:rsidRDefault="001A2710" w:rsidP="000F6D9D">
            <w:r w:rsidRPr="00FF2060">
              <w:t>Periodično</w:t>
            </w:r>
            <w:r>
              <w:t xml:space="preserve"> ponavljanje vsaka dva meseca - </w:t>
            </w:r>
            <w:r w:rsidRPr="00FF2060">
              <w:t>neposredne objave</w:t>
            </w:r>
            <w:r>
              <w:t xml:space="preserve"> z razpisom</w:t>
            </w:r>
            <w:r w:rsidRPr="00FF2060">
              <w:t>.</w:t>
            </w:r>
          </w:p>
        </w:tc>
        <w:tc>
          <w:tcPr>
            <w:tcW w:w="573" w:type="pct"/>
          </w:tcPr>
          <w:p w14:paraId="483BF9D0" w14:textId="349A40C3" w:rsidR="001A2710" w:rsidRPr="00FF2060" w:rsidRDefault="001A2710" w:rsidP="000F6D9D"/>
        </w:tc>
      </w:tr>
      <w:tr w:rsidR="001A2710" w:rsidRPr="00FF2060" w14:paraId="1F38517C" w14:textId="77777777" w:rsidTr="00F92CEC">
        <w:tc>
          <w:tcPr>
            <w:tcW w:w="175" w:type="pct"/>
          </w:tcPr>
          <w:p w14:paraId="475C17BF" w14:textId="6F607821" w:rsidR="001A2710" w:rsidRPr="00FF2060" w:rsidRDefault="001A2710" w:rsidP="00FF2060">
            <w:pPr>
              <w:jc w:val="both"/>
            </w:pPr>
            <w:r>
              <w:t>2.</w:t>
            </w:r>
          </w:p>
        </w:tc>
        <w:tc>
          <w:tcPr>
            <w:tcW w:w="687" w:type="pct"/>
          </w:tcPr>
          <w:p w14:paraId="3307CEAF" w14:textId="3436A3ED" w:rsidR="001A2710" w:rsidRPr="00FF2060" w:rsidRDefault="001A2710" w:rsidP="00AB04F8">
            <w:r>
              <w:t xml:space="preserve">Oglaševanje vojaške službe in vojaškega poklica preko vseslovenske sejemske prireditve </w:t>
            </w:r>
            <w:r>
              <w:lastRenderedPageBreak/>
              <w:t>izobraževanja in poklicev</w:t>
            </w:r>
          </w:p>
        </w:tc>
        <w:tc>
          <w:tcPr>
            <w:tcW w:w="749" w:type="pct"/>
          </w:tcPr>
          <w:p w14:paraId="43D85DF5" w14:textId="48C06A9F" w:rsidR="001A2710" w:rsidRPr="0068436E" w:rsidRDefault="001A2710" w:rsidP="0068436E">
            <w:pPr>
              <w:rPr>
                <w:b/>
              </w:rPr>
            </w:pPr>
            <w:r w:rsidRPr="0068436E">
              <w:rPr>
                <w:b/>
              </w:rPr>
              <w:lastRenderedPageBreak/>
              <w:t>»Slovenska vojska zaposluje nove vojake in vojakinje«</w:t>
            </w:r>
            <w:r>
              <w:rPr>
                <w:b/>
              </w:rPr>
              <w:t>,</w:t>
            </w:r>
            <w:r w:rsidRPr="0068436E">
              <w:rPr>
                <w:b/>
              </w:rPr>
              <w:t xml:space="preserve"> »Štipendiranje za delo v SV«,</w:t>
            </w:r>
          </w:p>
          <w:p w14:paraId="5E994DB4" w14:textId="2381CC0C" w:rsidR="001A2710" w:rsidRPr="0068436E" w:rsidRDefault="001A2710" w:rsidP="0068436E">
            <w:pPr>
              <w:rPr>
                <w:b/>
              </w:rPr>
            </w:pPr>
            <w:r>
              <w:rPr>
                <w:b/>
              </w:rPr>
              <w:t>»Vojaški tabor</w:t>
            </w:r>
            <w:r w:rsidRPr="0068436E">
              <w:rPr>
                <w:b/>
              </w:rPr>
              <w:t>«,</w:t>
            </w:r>
          </w:p>
          <w:p w14:paraId="3A46DA18" w14:textId="77777777" w:rsidR="001A2710" w:rsidRPr="0068436E" w:rsidRDefault="001A2710" w:rsidP="0068436E">
            <w:pPr>
              <w:rPr>
                <w:b/>
              </w:rPr>
            </w:pPr>
            <w:r w:rsidRPr="0068436E">
              <w:rPr>
                <w:b/>
              </w:rPr>
              <w:t>»Tabori MORS in mladi«,</w:t>
            </w:r>
          </w:p>
          <w:p w14:paraId="22E081BB" w14:textId="457D9F48" w:rsidR="001A2710" w:rsidRPr="00FF2060" w:rsidRDefault="001A2710" w:rsidP="0068436E">
            <w:r w:rsidRPr="0068436E">
              <w:rPr>
                <w:b/>
              </w:rPr>
              <w:lastRenderedPageBreak/>
              <w:t>»Postani vojak prostovoljec«</w:t>
            </w:r>
            <w:r>
              <w:rPr>
                <w:b/>
              </w:rPr>
              <w:t>.</w:t>
            </w:r>
          </w:p>
        </w:tc>
        <w:tc>
          <w:tcPr>
            <w:tcW w:w="859" w:type="pct"/>
          </w:tcPr>
          <w:p w14:paraId="6752AF9F" w14:textId="291FFCDD" w:rsidR="001A2710" w:rsidRPr="00FF2060" w:rsidRDefault="001A2710" w:rsidP="000F6D9D">
            <w:r>
              <w:lastRenderedPageBreak/>
              <w:t>Opremljena promocijska stojnica (najem) na kateri sodelujejo predstavniki UO LJ, SVZ in predstavniki SV (SkPZ)</w:t>
            </w:r>
          </w:p>
        </w:tc>
        <w:tc>
          <w:tcPr>
            <w:tcW w:w="764" w:type="pct"/>
          </w:tcPr>
          <w:p w14:paraId="288A7FDB" w14:textId="0C0DA967" w:rsidR="001A2710" w:rsidRPr="00FF2060" w:rsidRDefault="001A2710" w:rsidP="000F6D9D">
            <w:r>
              <w:t xml:space="preserve">Neposredno predstavljanje poklicev in vojaške službe, nagovarjanje udeležencev (pogovor/razgovor, razdeljevanje </w:t>
            </w:r>
            <w:r>
              <w:lastRenderedPageBreak/>
              <w:t>promocijskega materiala)</w:t>
            </w:r>
          </w:p>
        </w:tc>
        <w:tc>
          <w:tcPr>
            <w:tcW w:w="525" w:type="pct"/>
          </w:tcPr>
          <w:p w14:paraId="69EBA462" w14:textId="31D17F93" w:rsidR="001A2710" w:rsidRPr="00FF2060" w:rsidRDefault="001A2710" w:rsidP="00404176">
            <w:pPr>
              <w:jc w:val="center"/>
            </w:pPr>
            <w:r>
              <w:lastRenderedPageBreak/>
              <w:t>Gospodarsko razstavišče Ljubljana; Arena mladih in 12. Informativa</w:t>
            </w:r>
          </w:p>
        </w:tc>
        <w:tc>
          <w:tcPr>
            <w:tcW w:w="668" w:type="pct"/>
          </w:tcPr>
          <w:p w14:paraId="100E3D97" w14:textId="77777777" w:rsidR="001A2710" w:rsidRPr="00FF2060" w:rsidRDefault="001A2710" w:rsidP="000F6D9D">
            <w:pPr>
              <w:rPr>
                <w:b/>
              </w:rPr>
            </w:pPr>
            <w:r w:rsidRPr="00FF2060">
              <w:rPr>
                <w:b/>
              </w:rPr>
              <w:t>Januar</w:t>
            </w:r>
          </w:p>
          <w:p w14:paraId="54F48AB1" w14:textId="22D94B61" w:rsidR="001A2710" w:rsidRPr="00FF2060" w:rsidRDefault="001A2710" w:rsidP="000F6D9D"/>
        </w:tc>
        <w:tc>
          <w:tcPr>
            <w:tcW w:w="573" w:type="pct"/>
          </w:tcPr>
          <w:p w14:paraId="03DBB841" w14:textId="1452D052" w:rsidR="001A2710" w:rsidRPr="00FF2060" w:rsidRDefault="001A2710" w:rsidP="000F6D9D">
            <w:r>
              <w:t>Dodatno: uporabiti atraktivna stavčna sporočila</w:t>
            </w:r>
          </w:p>
        </w:tc>
      </w:tr>
      <w:tr w:rsidR="001A2710" w:rsidRPr="00FF2060" w14:paraId="35A7FA7C" w14:textId="77777777" w:rsidTr="00F92CEC">
        <w:tc>
          <w:tcPr>
            <w:tcW w:w="175" w:type="pct"/>
          </w:tcPr>
          <w:p w14:paraId="744690B5" w14:textId="62ED6ACB" w:rsidR="001A2710" w:rsidRPr="00FF2060" w:rsidRDefault="001A2710" w:rsidP="00FF2060">
            <w:pPr>
              <w:jc w:val="both"/>
            </w:pPr>
            <w:r>
              <w:t>3.</w:t>
            </w:r>
          </w:p>
        </w:tc>
        <w:tc>
          <w:tcPr>
            <w:tcW w:w="687" w:type="pct"/>
          </w:tcPr>
          <w:p w14:paraId="280247BC" w14:textId="6685C07F" w:rsidR="001A2710" w:rsidRPr="00FF2060" w:rsidRDefault="001A2710" w:rsidP="00FB3A6E">
            <w:r>
              <w:t>Radijsko oglaševanje vojaške službe in vojaškega poklica</w:t>
            </w:r>
          </w:p>
        </w:tc>
        <w:tc>
          <w:tcPr>
            <w:tcW w:w="749" w:type="pct"/>
          </w:tcPr>
          <w:p w14:paraId="425F36D3" w14:textId="2B12F5A5" w:rsidR="001A2710" w:rsidRPr="00263A45" w:rsidRDefault="001A2710" w:rsidP="000F6D9D">
            <w:pPr>
              <w:rPr>
                <w:b/>
              </w:rPr>
            </w:pPr>
            <w:r w:rsidRPr="00263A45">
              <w:rPr>
                <w:b/>
              </w:rPr>
              <w:t xml:space="preserve">»V Slovensko vojsko vabimo vse, ki hrepenite po novem, dinamičnem. Vse punce in fante ki ste željni sprememb in osebnih presežkov. Pri nas najdeš sebe in resnične prijatelje.  Kjer si plačan, da se ukvarjaš s športom. Skupaj premaguješ izzive z ramo ob rami in nikoli nisi sam. Zato pusti virtualnost in pridi v realnost. Več o sodelovanju na </w:t>
            </w:r>
            <w:hyperlink r:id="rId7" w:history="1">
              <w:r w:rsidRPr="00986ABF">
                <w:rPr>
                  <w:rStyle w:val="Hiperpovezava"/>
                  <w:b/>
                  <w:color w:val="auto"/>
                  <w:u w:val="none"/>
                </w:rPr>
                <w:t>www.postanivojak.si«</w:t>
              </w:r>
            </w:hyperlink>
            <w:r w:rsidRPr="00986ABF">
              <w:rPr>
                <w:b/>
              </w:rPr>
              <w:t>.</w:t>
            </w:r>
          </w:p>
          <w:p w14:paraId="11668400" w14:textId="77777777" w:rsidR="001A2710" w:rsidRPr="00263A45" w:rsidRDefault="001A2710" w:rsidP="00263A45">
            <w:pPr>
              <w:rPr>
                <w:b/>
              </w:rPr>
            </w:pPr>
            <w:r w:rsidRPr="00263A45">
              <w:rPr>
                <w:b/>
              </w:rPr>
              <w:t>»Maš rad domovino, maš, si mlajši od sedemindvajset let, si, si fant al punca, se je vseen. Pusti virtualnost in pridi v realnost. Postani ponosen slovenski vojak. Postani vojak pika si.«</w:t>
            </w:r>
          </w:p>
          <w:p w14:paraId="7A86B868" w14:textId="1BD334EE" w:rsidR="001A2710" w:rsidRPr="00FF2060" w:rsidRDefault="001A2710" w:rsidP="000F6D9D">
            <w:pPr>
              <w:rPr>
                <w:b/>
              </w:rPr>
            </w:pPr>
            <w:r w:rsidRPr="00263A45">
              <w:rPr>
                <w:b/>
              </w:rPr>
              <w:t>»Slovenska vojska te vabi, da se ji pridružiš, se preizkusiš in si potrdiš, da zmoreš. Pusti virtualnost, pridi v realnost! Postani ponosen slovenski vojak!. Postani vojak pika si.«</w:t>
            </w:r>
          </w:p>
        </w:tc>
        <w:tc>
          <w:tcPr>
            <w:tcW w:w="859" w:type="pct"/>
          </w:tcPr>
          <w:p w14:paraId="5F33D361" w14:textId="77777777" w:rsidR="001A2710" w:rsidRDefault="001A2710" w:rsidP="000F6D9D">
            <w:pPr>
              <w:rPr>
                <w:b/>
              </w:rPr>
            </w:pPr>
            <w:r w:rsidRPr="00FF2060">
              <w:rPr>
                <w:b/>
              </w:rPr>
              <w:t>Radio Aktual</w:t>
            </w:r>
            <w:r>
              <w:rPr>
                <w:b/>
              </w:rPr>
              <w:t xml:space="preserve">, </w:t>
            </w:r>
          </w:p>
          <w:p w14:paraId="74437D5D" w14:textId="0B2C2CAF" w:rsidR="001A2710" w:rsidRDefault="001A2710" w:rsidP="000F6D9D">
            <w:pPr>
              <w:rPr>
                <w:b/>
              </w:rPr>
            </w:pPr>
            <w:r>
              <w:rPr>
                <w:b/>
              </w:rPr>
              <w:t xml:space="preserve">Radio 1 (povezano z Radio Maxi, Koroški radio, Radi Robin) in </w:t>
            </w:r>
          </w:p>
          <w:p w14:paraId="1D5D6811" w14:textId="68998F6F" w:rsidR="001A2710" w:rsidRPr="00FF2060" w:rsidRDefault="001A2710" w:rsidP="000F6D9D">
            <w:pPr>
              <w:rPr>
                <w:b/>
              </w:rPr>
            </w:pPr>
            <w:r>
              <w:rPr>
                <w:b/>
              </w:rPr>
              <w:t>Združenje (lokalnih) 22-tih radijskih postaj</w:t>
            </w:r>
          </w:p>
        </w:tc>
        <w:tc>
          <w:tcPr>
            <w:tcW w:w="764" w:type="pct"/>
          </w:tcPr>
          <w:p w14:paraId="236E1870" w14:textId="5DBA1D78" w:rsidR="001A2710" w:rsidRPr="00FF2060" w:rsidRDefault="001A2710" w:rsidP="000F6D9D">
            <w:r w:rsidRPr="00FF2060">
              <w:t>Radijski oglas</w:t>
            </w:r>
            <w:r>
              <w:t xml:space="preserve">i (3) dolžine od 12 do 22 sekund in petih oglaševalskih paketih v trajanju od 10 do 30 dni. Po dogovoru tudi intervjuji. </w:t>
            </w:r>
          </w:p>
          <w:p w14:paraId="59148181" w14:textId="77777777" w:rsidR="001A2710" w:rsidRPr="00FF2060" w:rsidRDefault="001A2710" w:rsidP="00263A45"/>
        </w:tc>
        <w:tc>
          <w:tcPr>
            <w:tcW w:w="525" w:type="pct"/>
          </w:tcPr>
          <w:p w14:paraId="02B90749" w14:textId="77777777" w:rsidR="001A2710" w:rsidRPr="00FF2060" w:rsidRDefault="001A2710" w:rsidP="0068436E">
            <w:pPr>
              <w:jc w:val="center"/>
            </w:pPr>
            <w:r w:rsidRPr="00FF2060">
              <w:t>Slovenija</w:t>
            </w:r>
          </w:p>
        </w:tc>
        <w:tc>
          <w:tcPr>
            <w:tcW w:w="668" w:type="pct"/>
          </w:tcPr>
          <w:p w14:paraId="0F5931B2" w14:textId="2EFEE7A6" w:rsidR="001A2710" w:rsidRDefault="001A2710" w:rsidP="000F6D9D">
            <w:pPr>
              <w:rPr>
                <w:b/>
              </w:rPr>
            </w:pPr>
            <w:r w:rsidRPr="00FF2060">
              <w:rPr>
                <w:b/>
              </w:rPr>
              <w:t>Februar</w:t>
            </w:r>
            <w:r>
              <w:rPr>
                <w:b/>
              </w:rPr>
              <w:t xml:space="preserve"> – oktober</w:t>
            </w:r>
          </w:p>
          <w:p w14:paraId="5833417A" w14:textId="77777777" w:rsidR="001A2710" w:rsidRDefault="001A2710" w:rsidP="000F6D9D">
            <w:pPr>
              <w:rPr>
                <w:b/>
              </w:rPr>
            </w:pPr>
          </w:p>
          <w:p w14:paraId="040992DD" w14:textId="7E53EDAA" w:rsidR="001A2710" w:rsidRPr="00FB3A6E" w:rsidRDefault="001A2710" w:rsidP="000F6D9D">
            <w:r w:rsidRPr="00FB3A6E">
              <w:t>Periodično objavljanje</w:t>
            </w:r>
          </w:p>
          <w:p w14:paraId="7E7B8B98" w14:textId="4AAF3369" w:rsidR="001A2710" w:rsidRPr="00FF2060" w:rsidRDefault="001A2710" w:rsidP="000F6D9D"/>
        </w:tc>
        <w:tc>
          <w:tcPr>
            <w:tcW w:w="573" w:type="pct"/>
          </w:tcPr>
          <w:p w14:paraId="0205DACF" w14:textId="6CFF1F29" w:rsidR="001A2710" w:rsidRPr="00FF2060" w:rsidRDefault="001A2710" w:rsidP="00986ABF"/>
        </w:tc>
      </w:tr>
      <w:tr w:rsidR="001A2710" w:rsidRPr="00FF2060" w14:paraId="3A61D759" w14:textId="77777777" w:rsidTr="00F92CEC">
        <w:tc>
          <w:tcPr>
            <w:tcW w:w="175" w:type="pct"/>
          </w:tcPr>
          <w:p w14:paraId="2B5E4864" w14:textId="793FA8D4" w:rsidR="001A2710" w:rsidRDefault="001A2710" w:rsidP="00FF2060">
            <w:pPr>
              <w:jc w:val="both"/>
            </w:pPr>
            <w:r>
              <w:t>4.</w:t>
            </w:r>
          </w:p>
        </w:tc>
        <w:tc>
          <w:tcPr>
            <w:tcW w:w="687" w:type="pct"/>
          </w:tcPr>
          <w:p w14:paraId="5B0BE72A" w14:textId="448C9426" w:rsidR="001A2710" w:rsidRDefault="001A2710" w:rsidP="00487589">
            <w:r>
              <w:t>Neposredno o</w:t>
            </w:r>
            <w:r w:rsidRPr="00FF2060">
              <w:t xml:space="preserve">glaševanje vojaške službe </w:t>
            </w:r>
            <w:r>
              <w:t xml:space="preserve">in </w:t>
            </w:r>
            <w:r>
              <w:lastRenderedPageBreak/>
              <w:t xml:space="preserve">vojaškega poklica preko </w:t>
            </w:r>
            <w:r w:rsidRPr="00487589">
              <w:t>največjega svetovnega iskalnika Google</w:t>
            </w:r>
          </w:p>
        </w:tc>
        <w:tc>
          <w:tcPr>
            <w:tcW w:w="749" w:type="pct"/>
          </w:tcPr>
          <w:p w14:paraId="06077237" w14:textId="77777777" w:rsidR="001A2710" w:rsidRPr="004F03DF" w:rsidRDefault="001A2710" w:rsidP="008A76C4">
            <w:pPr>
              <w:rPr>
                <w:b/>
              </w:rPr>
            </w:pPr>
            <w:r w:rsidRPr="004F03DF">
              <w:rPr>
                <w:b/>
              </w:rPr>
              <w:lastRenderedPageBreak/>
              <w:t xml:space="preserve">»Slovenska vojska zaposluje nove vojake in </w:t>
            </w:r>
            <w:r w:rsidRPr="004F03DF">
              <w:rPr>
                <w:b/>
              </w:rPr>
              <w:lastRenderedPageBreak/>
              <w:t>vojakinje«, »Štipendiranje za delo v SV«,</w:t>
            </w:r>
          </w:p>
          <w:p w14:paraId="66B54A25" w14:textId="77777777" w:rsidR="001A2710" w:rsidRPr="004F03DF" w:rsidRDefault="001A2710" w:rsidP="008A76C4">
            <w:pPr>
              <w:rPr>
                <w:b/>
              </w:rPr>
            </w:pPr>
            <w:r w:rsidRPr="004F03DF">
              <w:rPr>
                <w:b/>
              </w:rPr>
              <w:t>»Vojaški tabor«,</w:t>
            </w:r>
          </w:p>
          <w:p w14:paraId="53EA670D" w14:textId="77777777" w:rsidR="001A2710" w:rsidRPr="004F03DF" w:rsidRDefault="001A2710" w:rsidP="008A76C4">
            <w:pPr>
              <w:rPr>
                <w:b/>
              </w:rPr>
            </w:pPr>
            <w:r w:rsidRPr="004F03DF">
              <w:rPr>
                <w:b/>
              </w:rPr>
              <w:t>»Tabori MORS in mladi«,</w:t>
            </w:r>
          </w:p>
          <w:p w14:paraId="62802FFE" w14:textId="77777777" w:rsidR="001A2710" w:rsidRPr="004F03DF" w:rsidRDefault="001A2710" w:rsidP="008A76C4">
            <w:pPr>
              <w:rPr>
                <w:b/>
              </w:rPr>
            </w:pPr>
            <w:r w:rsidRPr="004F03DF">
              <w:rPr>
                <w:b/>
              </w:rPr>
              <w:t>»Postani vojak prostovoljec«,</w:t>
            </w:r>
          </w:p>
          <w:p w14:paraId="72B010FE" w14:textId="6ABE0E0B" w:rsidR="001A2710" w:rsidRPr="00263A45" w:rsidRDefault="001A2710" w:rsidP="000F6D9D">
            <w:pPr>
              <w:rPr>
                <w:b/>
              </w:rPr>
            </w:pPr>
            <w:r w:rsidRPr="004F03DF">
              <w:rPr>
                <w:b/>
              </w:rPr>
              <w:t>»Postani pogodbeni rezervist«</w:t>
            </w:r>
          </w:p>
        </w:tc>
        <w:tc>
          <w:tcPr>
            <w:tcW w:w="859" w:type="pct"/>
          </w:tcPr>
          <w:p w14:paraId="7E334747" w14:textId="77777777" w:rsidR="001A2710" w:rsidRDefault="001A2710" w:rsidP="00487589">
            <w:pPr>
              <w:rPr>
                <w:b/>
              </w:rPr>
            </w:pPr>
            <w:r>
              <w:rPr>
                <w:b/>
              </w:rPr>
              <w:lastRenderedPageBreak/>
              <w:t>Družbeno omrežje Google</w:t>
            </w:r>
          </w:p>
          <w:p w14:paraId="6948B7D6" w14:textId="77777777" w:rsidR="001A2710" w:rsidRDefault="001A2710" w:rsidP="00487589"/>
          <w:p w14:paraId="6788DF33" w14:textId="3E79FF6C" w:rsidR="001A2710" w:rsidRPr="00487589" w:rsidRDefault="001A2710" w:rsidP="00487589">
            <w:r w:rsidRPr="00487589">
              <w:lastRenderedPageBreak/>
              <w:t>(opomba: odziv merimo z uporabo analitičnih programov Google analitics</w:t>
            </w:r>
            <w:r>
              <w:t>,</w:t>
            </w:r>
            <w:r w:rsidRPr="00487589">
              <w:t xml:space="preserve"> </w:t>
            </w:r>
            <w:r>
              <w:t>ki omogoča</w:t>
            </w:r>
            <w:r w:rsidRPr="00487589">
              <w:t xml:space="preserve"> sledenje od prikaza oglasa, preko napotitve na spletno mesto, do oddaje elektronske prijave za sodelovanje s SV preko spletnega mesta Postani vojak</w:t>
            </w:r>
            <w:r>
              <w:t>)</w:t>
            </w:r>
            <w:r w:rsidRPr="00487589">
              <w:t xml:space="preserve">. </w:t>
            </w:r>
          </w:p>
        </w:tc>
        <w:tc>
          <w:tcPr>
            <w:tcW w:w="764" w:type="pct"/>
          </w:tcPr>
          <w:p w14:paraId="08E79C58" w14:textId="66199342" w:rsidR="001A2710" w:rsidRPr="00FF2060" w:rsidRDefault="001A2710" w:rsidP="00487589">
            <w:r w:rsidRPr="00487589">
              <w:lastRenderedPageBreak/>
              <w:t>Oglaševanje poteka</w:t>
            </w:r>
            <w:r>
              <w:t xml:space="preserve"> </w:t>
            </w:r>
            <w:r w:rsidRPr="00487589">
              <w:t>na ključne besede</w:t>
            </w:r>
            <w:r>
              <w:t xml:space="preserve"> ali na</w:t>
            </w:r>
            <w:r w:rsidRPr="00487589">
              <w:t xml:space="preserve"> prikazovanje </w:t>
            </w:r>
            <w:r w:rsidRPr="00487589">
              <w:lastRenderedPageBreak/>
              <w:t>slikovnega oglasa na vstopni strani vsem uporabnikom, ki jih določimo v ciljno skupino (po interesih)</w:t>
            </w:r>
          </w:p>
        </w:tc>
        <w:tc>
          <w:tcPr>
            <w:tcW w:w="525" w:type="pct"/>
          </w:tcPr>
          <w:p w14:paraId="38659644" w14:textId="3DE7A2FE" w:rsidR="001A2710" w:rsidRPr="00FF2060" w:rsidRDefault="001A2710" w:rsidP="0068436E">
            <w:pPr>
              <w:jc w:val="center"/>
            </w:pPr>
            <w:r>
              <w:lastRenderedPageBreak/>
              <w:t>Slovenija</w:t>
            </w:r>
          </w:p>
        </w:tc>
        <w:tc>
          <w:tcPr>
            <w:tcW w:w="668" w:type="pct"/>
          </w:tcPr>
          <w:p w14:paraId="74D19A9A" w14:textId="5699D4CE" w:rsidR="001A2710" w:rsidRDefault="001A2710" w:rsidP="000F6D9D">
            <w:pPr>
              <w:rPr>
                <w:b/>
              </w:rPr>
            </w:pPr>
            <w:r w:rsidRPr="00FB3A6E">
              <w:t>Prvo obdobje:</w:t>
            </w:r>
            <w:r>
              <w:rPr>
                <w:b/>
              </w:rPr>
              <w:t xml:space="preserve"> Februar – junij</w:t>
            </w:r>
            <w:r w:rsidRPr="004F03DF">
              <w:rPr>
                <w:b/>
              </w:rPr>
              <w:t xml:space="preserve"> </w:t>
            </w:r>
          </w:p>
          <w:p w14:paraId="2B7B9ED1" w14:textId="77777777" w:rsidR="001A2710" w:rsidRDefault="001A2710" w:rsidP="000F6D9D">
            <w:pPr>
              <w:rPr>
                <w:b/>
              </w:rPr>
            </w:pPr>
          </w:p>
          <w:p w14:paraId="23C73202" w14:textId="77777777" w:rsidR="001A2710" w:rsidRPr="00FB3A6E" w:rsidRDefault="001A2710" w:rsidP="000F6D9D">
            <w:r w:rsidRPr="00FB3A6E">
              <w:lastRenderedPageBreak/>
              <w:t>Drugo obdobje:</w:t>
            </w:r>
          </w:p>
          <w:p w14:paraId="2C426E52" w14:textId="28350ECE" w:rsidR="001A2710" w:rsidRPr="00FF2060" w:rsidRDefault="001A2710" w:rsidP="000F6D9D">
            <w:pPr>
              <w:rPr>
                <w:b/>
              </w:rPr>
            </w:pPr>
            <w:r w:rsidRPr="004F03DF">
              <w:rPr>
                <w:b/>
              </w:rPr>
              <w:t xml:space="preserve">september </w:t>
            </w:r>
            <w:r>
              <w:rPr>
                <w:b/>
              </w:rPr>
              <w:t>–</w:t>
            </w:r>
            <w:r w:rsidRPr="004F03DF">
              <w:rPr>
                <w:b/>
              </w:rPr>
              <w:t xml:space="preserve"> oktober</w:t>
            </w:r>
          </w:p>
        </w:tc>
        <w:tc>
          <w:tcPr>
            <w:tcW w:w="573" w:type="pct"/>
          </w:tcPr>
          <w:p w14:paraId="07509B48" w14:textId="3A6AF2FC" w:rsidR="001A2710" w:rsidRDefault="001A2710" w:rsidP="00986ABF">
            <w:r w:rsidRPr="004F03DF">
              <w:lastRenderedPageBreak/>
              <w:t xml:space="preserve">Dodatno: uporabiti atraktivna </w:t>
            </w:r>
            <w:r w:rsidRPr="004F03DF">
              <w:lastRenderedPageBreak/>
              <w:t>stavčna sporočila</w:t>
            </w:r>
            <w:r>
              <w:t xml:space="preserve"> za vsako ciljno starostno skupino</w:t>
            </w:r>
          </w:p>
        </w:tc>
      </w:tr>
      <w:tr w:rsidR="001A2710" w:rsidRPr="00FF2060" w14:paraId="11488673" w14:textId="77777777" w:rsidTr="00F92CEC">
        <w:tc>
          <w:tcPr>
            <w:tcW w:w="175" w:type="pct"/>
          </w:tcPr>
          <w:p w14:paraId="0841453D" w14:textId="2BD63CA3" w:rsidR="001A2710" w:rsidRPr="00FF2060" w:rsidRDefault="001A2710" w:rsidP="00FF2060">
            <w:pPr>
              <w:jc w:val="both"/>
            </w:pPr>
            <w:r>
              <w:lastRenderedPageBreak/>
              <w:t>5.</w:t>
            </w:r>
          </w:p>
        </w:tc>
        <w:tc>
          <w:tcPr>
            <w:tcW w:w="687" w:type="pct"/>
          </w:tcPr>
          <w:p w14:paraId="4B09E5A3" w14:textId="1F8FD2AE" w:rsidR="001A2710" w:rsidRPr="00FF2060" w:rsidRDefault="001A2710" w:rsidP="00986ABF">
            <w:r w:rsidRPr="00FF2060">
              <w:t xml:space="preserve">Oglaševanje vojaške službe </w:t>
            </w:r>
            <w:r>
              <w:t>in vojaškega poklica v časopisnih in revijalnih medijih</w:t>
            </w:r>
          </w:p>
        </w:tc>
        <w:tc>
          <w:tcPr>
            <w:tcW w:w="749" w:type="pct"/>
          </w:tcPr>
          <w:p w14:paraId="3F0AC94C" w14:textId="77777777" w:rsidR="001A2710" w:rsidRPr="00986ABF" w:rsidRDefault="001A2710" w:rsidP="00986ABF">
            <w:pPr>
              <w:rPr>
                <w:b/>
              </w:rPr>
            </w:pPr>
            <w:r w:rsidRPr="00986ABF">
              <w:rPr>
                <w:b/>
              </w:rPr>
              <w:t>»Slovenska vojska zaposluje nove vojake in vojakinje«, »Štipendiranje za delo v SV«,</w:t>
            </w:r>
          </w:p>
          <w:p w14:paraId="1BD92F6B" w14:textId="77777777" w:rsidR="001A2710" w:rsidRPr="00986ABF" w:rsidRDefault="001A2710" w:rsidP="00986ABF">
            <w:pPr>
              <w:rPr>
                <w:b/>
              </w:rPr>
            </w:pPr>
            <w:r w:rsidRPr="00986ABF">
              <w:rPr>
                <w:b/>
              </w:rPr>
              <w:t>»Vojaški tabor«,</w:t>
            </w:r>
          </w:p>
          <w:p w14:paraId="75FCE84C" w14:textId="77777777" w:rsidR="001A2710" w:rsidRPr="00986ABF" w:rsidRDefault="001A2710" w:rsidP="00986ABF">
            <w:pPr>
              <w:rPr>
                <w:b/>
              </w:rPr>
            </w:pPr>
            <w:r w:rsidRPr="00986ABF">
              <w:rPr>
                <w:b/>
              </w:rPr>
              <w:t>»Tabori MORS in mladi«,</w:t>
            </w:r>
          </w:p>
          <w:p w14:paraId="60BCEE53" w14:textId="77777777" w:rsidR="001A2710" w:rsidRDefault="001A2710" w:rsidP="00986ABF">
            <w:pPr>
              <w:rPr>
                <w:b/>
              </w:rPr>
            </w:pPr>
            <w:r w:rsidRPr="00986ABF">
              <w:rPr>
                <w:b/>
              </w:rPr>
              <w:t>»Postani vojak prostovoljec«</w:t>
            </w:r>
            <w:r>
              <w:rPr>
                <w:b/>
              </w:rPr>
              <w:t>,</w:t>
            </w:r>
          </w:p>
          <w:p w14:paraId="55BB8C0F" w14:textId="3FF01175" w:rsidR="001A2710" w:rsidRPr="00FF2060" w:rsidRDefault="001A2710" w:rsidP="00986ABF">
            <w:pPr>
              <w:rPr>
                <w:b/>
              </w:rPr>
            </w:pPr>
            <w:r>
              <w:rPr>
                <w:b/>
              </w:rPr>
              <w:t>»Postani pogodbeni rezervist«</w:t>
            </w:r>
          </w:p>
        </w:tc>
        <w:tc>
          <w:tcPr>
            <w:tcW w:w="859" w:type="pct"/>
          </w:tcPr>
          <w:p w14:paraId="489E7C47" w14:textId="38A8A644" w:rsidR="001A2710" w:rsidRDefault="001A2710" w:rsidP="000F6D9D">
            <w:pPr>
              <w:rPr>
                <w:b/>
              </w:rPr>
            </w:pPr>
            <w:r>
              <w:rPr>
                <w:b/>
              </w:rPr>
              <w:t>Nacionalni, lokalni in regionalni časopisi:</w:t>
            </w:r>
          </w:p>
          <w:p w14:paraId="16F9003B" w14:textId="054758E2" w:rsidR="001A2710" w:rsidRPr="00FF2060" w:rsidRDefault="001A2710" w:rsidP="000F6D9D">
            <w:pPr>
              <w:rPr>
                <w:b/>
              </w:rPr>
            </w:pPr>
            <w:r>
              <w:rPr>
                <w:b/>
              </w:rPr>
              <w:t>Primorske novice, Revija Študent/dijak, Računalniške novice, Štajerski tednik, Novi tednik, Naš čas, Ekipa SN, Mladina; Reporter, Notranjsko-primorske novice, …</w:t>
            </w:r>
          </w:p>
        </w:tc>
        <w:tc>
          <w:tcPr>
            <w:tcW w:w="764" w:type="pct"/>
          </w:tcPr>
          <w:p w14:paraId="04C32A04" w14:textId="61B64D81" w:rsidR="001A2710" w:rsidRPr="00FF2060" w:rsidRDefault="001A2710" w:rsidP="000F6D9D">
            <w:r>
              <w:t>Različni tematski teksti in oglasi neposredno ali v posebnih prilogah za izobraževanje (velikosti besedil in oglasov oziroma kombinacij, se prilagaja glede na realno ponudbo)</w:t>
            </w:r>
          </w:p>
        </w:tc>
        <w:tc>
          <w:tcPr>
            <w:tcW w:w="525" w:type="pct"/>
          </w:tcPr>
          <w:p w14:paraId="4E2F93A6" w14:textId="3503BF2D" w:rsidR="001A2710" w:rsidRPr="00FF2060" w:rsidRDefault="001A2710" w:rsidP="0068436E">
            <w:pPr>
              <w:jc w:val="center"/>
            </w:pPr>
            <w:r>
              <w:t>V celotni Sloveniji oziroma regijsko pokritje »sivih con«</w:t>
            </w:r>
          </w:p>
        </w:tc>
        <w:tc>
          <w:tcPr>
            <w:tcW w:w="668" w:type="pct"/>
          </w:tcPr>
          <w:p w14:paraId="42978ADA" w14:textId="527EBEEE" w:rsidR="001A2710" w:rsidRPr="00FF2060" w:rsidRDefault="001A2710" w:rsidP="000F6D9D">
            <w:r>
              <w:rPr>
                <w:b/>
              </w:rPr>
              <w:t>Februar - november</w:t>
            </w:r>
          </w:p>
        </w:tc>
        <w:tc>
          <w:tcPr>
            <w:tcW w:w="573" w:type="pct"/>
          </w:tcPr>
          <w:p w14:paraId="5DFEC13F" w14:textId="144B5B93" w:rsidR="001A2710" w:rsidRPr="00FF2060" w:rsidRDefault="001A2710" w:rsidP="000F6D9D">
            <w:r w:rsidRPr="00986ABF">
              <w:t>Dodatno: uporabiti atraktivna stavčna sporočila</w:t>
            </w:r>
          </w:p>
        </w:tc>
      </w:tr>
      <w:tr w:rsidR="001A2710" w:rsidRPr="00FF2060" w14:paraId="235FEE97" w14:textId="77777777" w:rsidTr="00F92CEC">
        <w:tc>
          <w:tcPr>
            <w:tcW w:w="175" w:type="pct"/>
          </w:tcPr>
          <w:p w14:paraId="53E0C516" w14:textId="77E9DDE3" w:rsidR="001A2710" w:rsidRPr="00FF2060" w:rsidRDefault="001A2710" w:rsidP="00FF2060">
            <w:pPr>
              <w:jc w:val="both"/>
            </w:pPr>
            <w:r>
              <w:t>6.</w:t>
            </w:r>
          </w:p>
        </w:tc>
        <w:tc>
          <w:tcPr>
            <w:tcW w:w="687" w:type="pct"/>
          </w:tcPr>
          <w:p w14:paraId="70F5B1BC" w14:textId="0073128A" w:rsidR="001A2710" w:rsidRPr="00FF2060" w:rsidRDefault="001A2710" w:rsidP="00FB3A6E">
            <w:r>
              <w:t xml:space="preserve">Mobilno oglaševanje vojaške službe in vojaškega poklica </w:t>
            </w:r>
          </w:p>
        </w:tc>
        <w:tc>
          <w:tcPr>
            <w:tcW w:w="749" w:type="pct"/>
          </w:tcPr>
          <w:p w14:paraId="1CB063D9" w14:textId="609433A4" w:rsidR="001A2710" w:rsidRPr="00986ABF" w:rsidRDefault="001A2710" w:rsidP="00986ABF">
            <w:pPr>
              <w:rPr>
                <w:b/>
              </w:rPr>
            </w:pPr>
            <w:r>
              <w:rPr>
                <w:b/>
              </w:rPr>
              <w:t>»Slovenska vojska – zaposlite se«</w:t>
            </w:r>
          </w:p>
        </w:tc>
        <w:tc>
          <w:tcPr>
            <w:tcW w:w="859" w:type="pct"/>
          </w:tcPr>
          <w:p w14:paraId="35F33AB3" w14:textId="38BAEDFF" w:rsidR="001A2710" w:rsidRDefault="001A2710" w:rsidP="008904CF">
            <w:pPr>
              <w:rPr>
                <w:b/>
              </w:rPr>
            </w:pPr>
            <w:r>
              <w:rPr>
                <w:b/>
              </w:rPr>
              <w:t>Novi avtobusi Slovenske vojske (4), mestna vozila (LPP) in morebitna nova (6 x UO) osebna vozila – lahki dostavniki.</w:t>
            </w:r>
          </w:p>
        </w:tc>
        <w:tc>
          <w:tcPr>
            <w:tcW w:w="764" w:type="pct"/>
          </w:tcPr>
          <w:p w14:paraId="4F1FA7B7" w14:textId="281C8ED4" w:rsidR="001A2710" w:rsidRDefault="001A2710" w:rsidP="008904CF">
            <w:r>
              <w:t>Različni (stalni) vsebinski plakati in slogani (nalepke), ki predstavljajo celotno diverziteto vojaškega življenja in aktivnosti ESV.</w:t>
            </w:r>
          </w:p>
        </w:tc>
        <w:tc>
          <w:tcPr>
            <w:tcW w:w="525" w:type="pct"/>
          </w:tcPr>
          <w:p w14:paraId="0C71E449" w14:textId="5626D7FA" w:rsidR="001A2710" w:rsidRDefault="001A2710" w:rsidP="0068436E">
            <w:pPr>
              <w:jc w:val="center"/>
            </w:pPr>
            <w:r>
              <w:t>Slovenija</w:t>
            </w:r>
          </w:p>
        </w:tc>
        <w:tc>
          <w:tcPr>
            <w:tcW w:w="668" w:type="pct"/>
          </w:tcPr>
          <w:p w14:paraId="084F7EF8" w14:textId="2B386F7B" w:rsidR="001A2710" w:rsidRDefault="001A2710" w:rsidP="000F6D9D">
            <w:pPr>
              <w:rPr>
                <w:b/>
              </w:rPr>
            </w:pPr>
            <w:r>
              <w:rPr>
                <w:b/>
              </w:rPr>
              <w:t>Februar - december</w:t>
            </w:r>
          </w:p>
        </w:tc>
        <w:tc>
          <w:tcPr>
            <w:tcW w:w="573" w:type="pct"/>
          </w:tcPr>
          <w:p w14:paraId="19A67EEC" w14:textId="75F99286" w:rsidR="001A2710" w:rsidRPr="00986ABF" w:rsidRDefault="001A2710" w:rsidP="000F6D9D">
            <w:r>
              <w:t>Atraktivna logo/stavčna sporočila in foto vsebine</w:t>
            </w:r>
          </w:p>
        </w:tc>
      </w:tr>
      <w:tr w:rsidR="001A2710" w:rsidRPr="00FF2060" w14:paraId="66AD89B0" w14:textId="77777777" w:rsidTr="00F92CEC">
        <w:tc>
          <w:tcPr>
            <w:tcW w:w="175" w:type="pct"/>
          </w:tcPr>
          <w:p w14:paraId="265AA738" w14:textId="24FCA914" w:rsidR="001A2710" w:rsidRPr="00FF2060" w:rsidRDefault="001A2710" w:rsidP="00FF2060">
            <w:pPr>
              <w:jc w:val="both"/>
            </w:pPr>
            <w:r>
              <w:t>7.</w:t>
            </w:r>
          </w:p>
        </w:tc>
        <w:tc>
          <w:tcPr>
            <w:tcW w:w="687" w:type="pct"/>
          </w:tcPr>
          <w:p w14:paraId="7ECDE715" w14:textId="42B0CCF9" w:rsidR="001A2710" w:rsidRPr="00FF2060" w:rsidRDefault="001A2710" w:rsidP="004F03DF">
            <w:r>
              <w:t>Neposredno ciljano (vsiljeno) o</w:t>
            </w:r>
            <w:r w:rsidRPr="00FF2060">
              <w:t xml:space="preserve">glaševanje vojaške službe </w:t>
            </w:r>
            <w:r>
              <w:t>in vojaškega poklica preko svetovnega spleta</w:t>
            </w:r>
          </w:p>
        </w:tc>
        <w:tc>
          <w:tcPr>
            <w:tcW w:w="749" w:type="pct"/>
          </w:tcPr>
          <w:p w14:paraId="542F8BBF" w14:textId="77777777" w:rsidR="001A2710" w:rsidRPr="004F03DF" w:rsidRDefault="001A2710" w:rsidP="004F03DF">
            <w:pPr>
              <w:rPr>
                <w:b/>
              </w:rPr>
            </w:pPr>
            <w:r w:rsidRPr="004F03DF">
              <w:rPr>
                <w:b/>
              </w:rPr>
              <w:t>»Slovenska vojska zaposluje nove vojake in vojakinje«, »Štipendiranje za delo v SV«,</w:t>
            </w:r>
          </w:p>
          <w:p w14:paraId="3F1111A0" w14:textId="77777777" w:rsidR="001A2710" w:rsidRPr="004F03DF" w:rsidRDefault="001A2710" w:rsidP="004F03DF">
            <w:pPr>
              <w:rPr>
                <w:b/>
              </w:rPr>
            </w:pPr>
            <w:r w:rsidRPr="004F03DF">
              <w:rPr>
                <w:b/>
              </w:rPr>
              <w:t>»Vojaški tabor«,</w:t>
            </w:r>
          </w:p>
          <w:p w14:paraId="0CDE0EE7" w14:textId="77777777" w:rsidR="001A2710" w:rsidRPr="004F03DF" w:rsidRDefault="001A2710" w:rsidP="004F03DF">
            <w:pPr>
              <w:rPr>
                <w:b/>
              </w:rPr>
            </w:pPr>
            <w:r w:rsidRPr="004F03DF">
              <w:rPr>
                <w:b/>
              </w:rPr>
              <w:t>»Tabori MORS in mladi«,</w:t>
            </w:r>
          </w:p>
          <w:p w14:paraId="3DEE7D59" w14:textId="77777777" w:rsidR="001A2710" w:rsidRPr="004F03DF" w:rsidRDefault="001A2710" w:rsidP="004F03DF">
            <w:pPr>
              <w:rPr>
                <w:b/>
              </w:rPr>
            </w:pPr>
            <w:r w:rsidRPr="004F03DF">
              <w:rPr>
                <w:b/>
              </w:rPr>
              <w:lastRenderedPageBreak/>
              <w:t>»Postani vojak prostovoljec«,</w:t>
            </w:r>
          </w:p>
          <w:p w14:paraId="3C27055E" w14:textId="014B997A" w:rsidR="001A2710" w:rsidRPr="00FF2060" w:rsidRDefault="001A2710" w:rsidP="004F03DF">
            <w:pPr>
              <w:rPr>
                <w:b/>
              </w:rPr>
            </w:pPr>
            <w:r w:rsidRPr="004F03DF">
              <w:rPr>
                <w:b/>
              </w:rPr>
              <w:t>»Postani pogodbeni rezervist«</w:t>
            </w:r>
          </w:p>
        </w:tc>
        <w:tc>
          <w:tcPr>
            <w:tcW w:w="859" w:type="pct"/>
          </w:tcPr>
          <w:p w14:paraId="25C17DBC" w14:textId="0B016BD8" w:rsidR="001A2710" w:rsidRDefault="001A2710" w:rsidP="000F6D9D">
            <w:pPr>
              <w:rPr>
                <w:b/>
              </w:rPr>
            </w:pPr>
            <w:r>
              <w:rPr>
                <w:b/>
              </w:rPr>
              <w:lastRenderedPageBreak/>
              <w:t>Družbeno omrežje Facebook – messenger</w:t>
            </w:r>
          </w:p>
          <w:p w14:paraId="5B7963EA" w14:textId="77777777" w:rsidR="001A2710" w:rsidRDefault="001A2710" w:rsidP="000F6D9D">
            <w:pPr>
              <w:rPr>
                <w:b/>
              </w:rPr>
            </w:pPr>
          </w:p>
          <w:p w14:paraId="4005C0FD" w14:textId="5F707B86" w:rsidR="001A2710" w:rsidRPr="00FF2060" w:rsidRDefault="001A2710" w:rsidP="00487589">
            <w:pPr>
              <w:rPr>
                <w:b/>
              </w:rPr>
            </w:pPr>
            <w:r>
              <w:rPr>
                <w:b/>
              </w:rPr>
              <w:t>(</w:t>
            </w:r>
            <w:r w:rsidRPr="00487589">
              <w:t>opomba:</w:t>
            </w:r>
            <w:r>
              <w:rPr>
                <w:b/>
              </w:rPr>
              <w:t xml:space="preserve"> </w:t>
            </w:r>
            <w:r w:rsidRPr="00487589">
              <w:t>trenutno najbolj razširjen način spletnega oglaševanja</w:t>
            </w:r>
            <w:r>
              <w:t xml:space="preserve">; </w:t>
            </w:r>
            <w:r w:rsidRPr="00487589">
              <w:lastRenderedPageBreak/>
              <w:t>odziv merimo z uporabo analitičnih programov Facebook a</w:t>
            </w:r>
            <w:r>
              <w:t>ccount mannagerjem, ki omogoča</w:t>
            </w:r>
            <w:r w:rsidRPr="00487589">
              <w:t xml:space="preserve"> sledenje od prikaza oglasa, preko napotitve na spletno mesto, do oddaje elektronske prijave za sodelovanje s SV preko spletnega mesta Postani vojak)</w:t>
            </w:r>
          </w:p>
        </w:tc>
        <w:tc>
          <w:tcPr>
            <w:tcW w:w="764" w:type="pct"/>
          </w:tcPr>
          <w:p w14:paraId="4796DC85" w14:textId="73D32E7A" w:rsidR="001A2710" w:rsidRPr="00FF2060" w:rsidRDefault="001A2710" w:rsidP="000F6D9D">
            <w:r>
              <w:lastRenderedPageBreak/>
              <w:t xml:space="preserve">Ciljano naravnano (targetirano)  oglaševanje z uporabo nagovarjanja izbranih starostnih in poklicnih struktur/skupin </w:t>
            </w:r>
            <w:r>
              <w:lastRenderedPageBreak/>
              <w:t>prebivalstva preko družabnega omrežja (sponzorirane objave)</w:t>
            </w:r>
          </w:p>
        </w:tc>
        <w:tc>
          <w:tcPr>
            <w:tcW w:w="525" w:type="pct"/>
          </w:tcPr>
          <w:p w14:paraId="0196A88C" w14:textId="211023F5" w:rsidR="001A2710" w:rsidRPr="00FF2060" w:rsidRDefault="001A2710" w:rsidP="0068436E">
            <w:pPr>
              <w:jc w:val="center"/>
            </w:pPr>
            <w:r>
              <w:lastRenderedPageBreak/>
              <w:t>Slovenija</w:t>
            </w:r>
          </w:p>
        </w:tc>
        <w:tc>
          <w:tcPr>
            <w:tcW w:w="668" w:type="pct"/>
          </w:tcPr>
          <w:p w14:paraId="3D0DE25F" w14:textId="77777777" w:rsidR="001A2710" w:rsidRPr="00FA48DE" w:rsidRDefault="001A2710" w:rsidP="000F6D9D">
            <w:r w:rsidRPr="00FA48DE">
              <w:t>Prvo obdobje:</w:t>
            </w:r>
          </w:p>
          <w:p w14:paraId="471B1CB0" w14:textId="77777777" w:rsidR="001A2710" w:rsidRDefault="001A2710" w:rsidP="000F6D9D">
            <w:pPr>
              <w:rPr>
                <w:b/>
              </w:rPr>
            </w:pPr>
            <w:r w:rsidRPr="004F03DF">
              <w:rPr>
                <w:b/>
              </w:rPr>
              <w:t xml:space="preserve">Februar – junij, </w:t>
            </w:r>
          </w:p>
          <w:p w14:paraId="047C8FFF" w14:textId="77777777" w:rsidR="001A2710" w:rsidRDefault="001A2710" w:rsidP="000F6D9D">
            <w:pPr>
              <w:rPr>
                <w:b/>
              </w:rPr>
            </w:pPr>
          </w:p>
          <w:p w14:paraId="39ACEE0C" w14:textId="77777777" w:rsidR="001A2710" w:rsidRPr="00FA48DE" w:rsidRDefault="001A2710" w:rsidP="000F6D9D">
            <w:r w:rsidRPr="00FA48DE">
              <w:t>Drugo obdobje:</w:t>
            </w:r>
          </w:p>
          <w:p w14:paraId="455F6B3A" w14:textId="7628561D" w:rsidR="001A2710" w:rsidRPr="004F03DF" w:rsidRDefault="001A2710" w:rsidP="000F6D9D">
            <w:pPr>
              <w:rPr>
                <w:b/>
              </w:rPr>
            </w:pPr>
            <w:r w:rsidRPr="004F03DF">
              <w:rPr>
                <w:b/>
              </w:rPr>
              <w:t>september - oktober</w:t>
            </w:r>
          </w:p>
        </w:tc>
        <w:tc>
          <w:tcPr>
            <w:tcW w:w="573" w:type="pct"/>
          </w:tcPr>
          <w:p w14:paraId="66305158" w14:textId="449A3BF2" w:rsidR="001A2710" w:rsidRPr="00FF2060" w:rsidRDefault="001A2710" w:rsidP="004F03DF">
            <w:r w:rsidRPr="004F03DF">
              <w:t>Dodatno: uporabiti atraktivna stavčna sporočila</w:t>
            </w:r>
            <w:r>
              <w:t xml:space="preserve"> za vsako ciljno </w:t>
            </w:r>
            <w:r>
              <w:lastRenderedPageBreak/>
              <w:t>starostno skupino</w:t>
            </w:r>
          </w:p>
        </w:tc>
      </w:tr>
      <w:tr w:rsidR="001A2710" w:rsidRPr="00FF2060" w14:paraId="6D375285" w14:textId="77777777" w:rsidTr="00F92CEC">
        <w:tc>
          <w:tcPr>
            <w:tcW w:w="175" w:type="pct"/>
          </w:tcPr>
          <w:p w14:paraId="2A881448" w14:textId="3A3515FB" w:rsidR="001A2710" w:rsidRPr="00FF2060" w:rsidRDefault="001A2710" w:rsidP="00FF2060">
            <w:pPr>
              <w:jc w:val="both"/>
            </w:pPr>
            <w:r>
              <w:lastRenderedPageBreak/>
              <w:t>8.</w:t>
            </w:r>
          </w:p>
        </w:tc>
        <w:tc>
          <w:tcPr>
            <w:tcW w:w="687" w:type="pct"/>
          </w:tcPr>
          <w:p w14:paraId="3C1E38BE" w14:textId="39F9161F" w:rsidR="001A2710" w:rsidRPr="00FF2060" w:rsidRDefault="001A2710" w:rsidP="00FA48DE">
            <w:r w:rsidRPr="00F73295">
              <w:t>Oglaševanje vojaške službe</w:t>
            </w:r>
            <w:r>
              <w:t xml:space="preserve"> in vojaškega poklica</w:t>
            </w:r>
            <w:r w:rsidRPr="00F73295">
              <w:t xml:space="preserve"> </w:t>
            </w:r>
            <w:r>
              <w:t>z</w:t>
            </w:r>
            <w:r w:rsidRPr="00F73295">
              <w:t xml:space="preserve"> </w:t>
            </w:r>
            <w:r>
              <w:t>udeležbo na največjem agrotehničnem-živilskem sejmu</w:t>
            </w:r>
          </w:p>
        </w:tc>
        <w:tc>
          <w:tcPr>
            <w:tcW w:w="749" w:type="pct"/>
          </w:tcPr>
          <w:p w14:paraId="73DAF2AE" w14:textId="77777777" w:rsidR="001A2710" w:rsidRPr="00F73295" w:rsidRDefault="001A2710" w:rsidP="00F73295">
            <w:pPr>
              <w:rPr>
                <w:b/>
              </w:rPr>
            </w:pPr>
            <w:r w:rsidRPr="00F73295">
              <w:rPr>
                <w:b/>
              </w:rPr>
              <w:t>»Slovenska vojska zaposluje nove vojake in vojakinje«, »Štipendiranje za delo v SV«,</w:t>
            </w:r>
          </w:p>
          <w:p w14:paraId="319CF03A" w14:textId="77777777" w:rsidR="001A2710" w:rsidRPr="00F73295" w:rsidRDefault="001A2710" w:rsidP="00F73295">
            <w:pPr>
              <w:rPr>
                <w:b/>
              </w:rPr>
            </w:pPr>
            <w:r w:rsidRPr="00F73295">
              <w:rPr>
                <w:b/>
              </w:rPr>
              <w:t>»Vojaški tabor«,</w:t>
            </w:r>
          </w:p>
          <w:p w14:paraId="6CB8B403" w14:textId="77777777" w:rsidR="001A2710" w:rsidRPr="00F73295" w:rsidRDefault="001A2710" w:rsidP="00F73295">
            <w:pPr>
              <w:rPr>
                <w:b/>
              </w:rPr>
            </w:pPr>
            <w:r w:rsidRPr="00F73295">
              <w:rPr>
                <w:b/>
              </w:rPr>
              <w:t>»Tabori MORS in mladi«,</w:t>
            </w:r>
          </w:p>
          <w:p w14:paraId="04DEDA38" w14:textId="77777777" w:rsidR="001A2710" w:rsidRPr="00F73295" w:rsidRDefault="001A2710" w:rsidP="00F73295">
            <w:pPr>
              <w:rPr>
                <w:b/>
              </w:rPr>
            </w:pPr>
            <w:r w:rsidRPr="00F73295">
              <w:rPr>
                <w:b/>
              </w:rPr>
              <w:t>»Postani vojak prostovoljec«,</w:t>
            </w:r>
          </w:p>
          <w:p w14:paraId="14572D98" w14:textId="74664505" w:rsidR="001A2710" w:rsidRPr="00FF2060" w:rsidRDefault="001A2710" w:rsidP="00F73295">
            <w:pPr>
              <w:rPr>
                <w:b/>
              </w:rPr>
            </w:pPr>
            <w:r w:rsidRPr="00F73295">
              <w:rPr>
                <w:b/>
              </w:rPr>
              <w:t>»Postani pogodbeni rezervist«</w:t>
            </w:r>
          </w:p>
        </w:tc>
        <w:tc>
          <w:tcPr>
            <w:tcW w:w="859" w:type="pct"/>
          </w:tcPr>
          <w:p w14:paraId="22EC6F82" w14:textId="13366727" w:rsidR="001A2710" w:rsidRDefault="001A2710" w:rsidP="00F73295">
            <w:r>
              <w:t>Opremljena promocijska stojnica (najem) na kateri sodelujejo predstavniki UO MB, SVZ in predstavniki SV (SkPZ) s spremljajočim oglaševanjem na lokalnem radiu</w:t>
            </w:r>
          </w:p>
          <w:p w14:paraId="0A8FC20B" w14:textId="77777777" w:rsidR="001A2710" w:rsidRDefault="001A2710" w:rsidP="00F73295"/>
          <w:p w14:paraId="25D1A2CF" w14:textId="4813E30F" w:rsidR="001A2710" w:rsidRPr="00FF2060" w:rsidRDefault="001A2710" w:rsidP="00F73295"/>
        </w:tc>
        <w:tc>
          <w:tcPr>
            <w:tcW w:w="764" w:type="pct"/>
          </w:tcPr>
          <w:p w14:paraId="4D50F416" w14:textId="53C84816" w:rsidR="001A2710" w:rsidRPr="00FF2060" w:rsidRDefault="001A2710" w:rsidP="000F6D9D">
            <w:pPr>
              <w:rPr>
                <w:b/>
              </w:rPr>
            </w:pPr>
            <w:r>
              <w:t>Neposredno predstavljanje poklicev in vojaške službe, nagovarjanje udeležencev (pogovor/razgovor, razdeljevanje promocijskega materiala)</w:t>
            </w:r>
          </w:p>
        </w:tc>
        <w:tc>
          <w:tcPr>
            <w:tcW w:w="525" w:type="pct"/>
          </w:tcPr>
          <w:p w14:paraId="6AA0214C" w14:textId="62830F23" w:rsidR="001A2710" w:rsidRPr="00FF2060" w:rsidRDefault="001A2710" w:rsidP="002A109E">
            <w:pPr>
              <w:jc w:val="center"/>
            </w:pPr>
            <w:r>
              <w:t xml:space="preserve">Gornja Radgona, AGRA </w:t>
            </w:r>
          </w:p>
          <w:p w14:paraId="35B0CA6E" w14:textId="3DFA7FBB" w:rsidR="001A2710" w:rsidRPr="00FF2060" w:rsidRDefault="001A2710" w:rsidP="0068436E">
            <w:pPr>
              <w:jc w:val="center"/>
            </w:pPr>
          </w:p>
        </w:tc>
        <w:tc>
          <w:tcPr>
            <w:tcW w:w="668" w:type="pct"/>
          </w:tcPr>
          <w:p w14:paraId="3168811D" w14:textId="01B7C04A" w:rsidR="001A2710" w:rsidRDefault="001A2710" w:rsidP="00EA0B53">
            <w:pPr>
              <w:rPr>
                <w:b/>
              </w:rPr>
            </w:pPr>
            <w:r>
              <w:rPr>
                <w:b/>
              </w:rPr>
              <w:t>Avgust</w:t>
            </w:r>
          </w:p>
          <w:p w14:paraId="02EBAB64" w14:textId="77777777" w:rsidR="001A2710" w:rsidRPr="00FF2060" w:rsidRDefault="001A2710" w:rsidP="00EA0B53">
            <w:pPr>
              <w:rPr>
                <w:b/>
              </w:rPr>
            </w:pPr>
          </w:p>
          <w:p w14:paraId="5A52C104" w14:textId="10413A5B" w:rsidR="001A2710" w:rsidRPr="00FF2060" w:rsidRDefault="001A2710" w:rsidP="000F6D9D">
            <w:pPr>
              <w:rPr>
                <w:b/>
              </w:rPr>
            </w:pPr>
          </w:p>
        </w:tc>
        <w:tc>
          <w:tcPr>
            <w:tcW w:w="573" w:type="pct"/>
          </w:tcPr>
          <w:p w14:paraId="6904838B" w14:textId="2454B694" w:rsidR="001A2710" w:rsidRPr="00FF2060" w:rsidRDefault="001A2710" w:rsidP="000F6D9D">
            <w:pPr>
              <w:rPr>
                <w:b/>
              </w:rPr>
            </w:pPr>
            <w:r>
              <w:t>Dodatno: uporabiti atraktivna stavčna sporočila</w:t>
            </w:r>
          </w:p>
        </w:tc>
      </w:tr>
      <w:tr w:rsidR="001A2710" w:rsidRPr="00FF2060" w14:paraId="7506D06B" w14:textId="77777777" w:rsidTr="00F92CEC">
        <w:tc>
          <w:tcPr>
            <w:tcW w:w="175" w:type="pct"/>
          </w:tcPr>
          <w:p w14:paraId="2CCEC558" w14:textId="592039D9" w:rsidR="001A2710" w:rsidRDefault="001A2710" w:rsidP="00FF2060">
            <w:pPr>
              <w:jc w:val="both"/>
            </w:pPr>
            <w:r>
              <w:t xml:space="preserve">9. </w:t>
            </w:r>
          </w:p>
        </w:tc>
        <w:tc>
          <w:tcPr>
            <w:tcW w:w="687" w:type="pct"/>
          </w:tcPr>
          <w:p w14:paraId="13759378" w14:textId="23D26952" w:rsidR="001A2710" w:rsidRPr="00F73295" w:rsidRDefault="001A2710" w:rsidP="002A109E">
            <w:r w:rsidRPr="00F73295">
              <w:t>Oglaševanje vojaške službe</w:t>
            </w:r>
            <w:r>
              <w:t xml:space="preserve"> in vojaškega poklica</w:t>
            </w:r>
            <w:r w:rsidRPr="00F73295">
              <w:t xml:space="preserve"> preko </w:t>
            </w:r>
            <w:r>
              <w:t>udeležbe na največjem (mednarodnem) sejmu obrambe, varnosti, zaščite in reševanja</w:t>
            </w:r>
          </w:p>
        </w:tc>
        <w:tc>
          <w:tcPr>
            <w:tcW w:w="749" w:type="pct"/>
          </w:tcPr>
          <w:p w14:paraId="2E6DC02A" w14:textId="77777777" w:rsidR="001A2710" w:rsidRPr="00F73295" w:rsidRDefault="001A2710" w:rsidP="008A76C4">
            <w:pPr>
              <w:rPr>
                <w:b/>
              </w:rPr>
            </w:pPr>
            <w:r w:rsidRPr="00F73295">
              <w:rPr>
                <w:b/>
              </w:rPr>
              <w:t>»Slovenska vojska zaposluje nove vojake in vojakinje«, »Štipendiranje za delo v SV«,</w:t>
            </w:r>
          </w:p>
          <w:p w14:paraId="4371C853" w14:textId="77777777" w:rsidR="001A2710" w:rsidRPr="00F73295" w:rsidRDefault="001A2710" w:rsidP="008A76C4">
            <w:pPr>
              <w:rPr>
                <w:b/>
              </w:rPr>
            </w:pPr>
            <w:r w:rsidRPr="00F73295">
              <w:rPr>
                <w:b/>
              </w:rPr>
              <w:t>»Vojaški tabor«,</w:t>
            </w:r>
          </w:p>
          <w:p w14:paraId="7F1EF369" w14:textId="77777777" w:rsidR="001A2710" w:rsidRPr="00F73295" w:rsidRDefault="001A2710" w:rsidP="008A76C4">
            <w:pPr>
              <w:rPr>
                <w:b/>
              </w:rPr>
            </w:pPr>
            <w:r w:rsidRPr="00F73295">
              <w:rPr>
                <w:b/>
              </w:rPr>
              <w:t>»Tabori MORS in mladi«,</w:t>
            </w:r>
          </w:p>
          <w:p w14:paraId="616D0C7D" w14:textId="77777777" w:rsidR="001A2710" w:rsidRPr="00F73295" w:rsidRDefault="001A2710" w:rsidP="008A76C4">
            <w:pPr>
              <w:rPr>
                <w:b/>
              </w:rPr>
            </w:pPr>
            <w:r w:rsidRPr="00F73295">
              <w:rPr>
                <w:b/>
              </w:rPr>
              <w:t>»Postani vojak prostovoljec«,</w:t>
            </w:r>
          </w:p>
          <w:p w14:paraId="20A7158C" w14:textId="2F84EF4D" w:rsidR="001A2710" w:rsidRPr="00F73295" w:rsidRDefault="001A2710" w:rsidP="00F73295">
            <w:pPr>
              <w:rPr>
                <w:b/>
              </w:rPr>
            </w:pPr>
            <w:r w:rsidRPr="00F73295">
              <w:rPr>
                <w:b/>
              </w:rPr>
              <w:t>»Postani pogodbeni rezervist«</w:t>
            </w:r>
          </w:p>
        </w:tc>
        <w:tc>
          <w:tcPr>
            <w:tcW w:w="859" w:type="pct"/>
          </w:tcPr>
          <w:p w14:paraId="19DD3949" w14:textId="72A3DE07" w:rsidR="001A2710" w:rsidRDefault="001A2710" w:rsidP="008A76C4">
            <w:r>
              <w:t>Opremljena promocijska stojnica na kateri sodelujejo predstavniki UO MB, SVZ in predstavniki ostalih UO s spremljajočim oglaševanjem na lokalnem radiu</w:t>
            </w:r>
          </w:p>
          <w:p w14:paraId="56EB76F7" w14:textId="77777777" w:rsidR="001A2710" w:rsidRDefault="001A2710" w:rsidP="008A76C4"/>
          <w:p w14:paraId="44F2631E" w14:textId="77777777" w:rsidR="001A2710" w:rsidRDefault="001A2710" w:rsidP="00F73295"/>
        </w:tc>
        <w:tc>
          <w:tcPr>
            <w:tcW w:w="764" w:type="pct"/>
          </w:tcPr>
          <w:p w14:paraId="21D145C6" w14:textId="223FCC95" w:rsidR="001A2710" w:rsidRDefault="001A2710" w:rsidP="000F6D9D">
            <w:r>
              <w:t>Neposredno predstavljanje poklicev in vojaške službe, nagovarjanje udeležencev (pogovor/razgovor, razdeljevanje promocijskega materiala)</w:t>
            </w:r>
          </w:p>
        </w:tc>
        <w:tc>
          <w:tcPr>
            <w:tcW w:w="525" w:type="pct"/>
          </w:tcPr>
          <w:p w14:paraId="0498245C" w14:textId="25B4CE76" w:rsidR="001A2710" w:rsidRPr="00FF2060" w:rsidRDefault="001A2710" w:rsidP="008A76C4">
            <w:pPr>
              <w:jc w:val="center"/>
            </w:pPr>
            <w:r>
              <w:t>Gornja Radgona, SOBRA</w:t>
            </w:r>
          </w:p>
          <w:p w14:paraId="746E8888" w14:textId="77777777" w:rsidR="001A2710" w:rsidRDefault="001A2710" w:rsidP="002A109E">
            <w:pPr>
              <w:jc w:val="center"/>
            </w:pPr>
          </w:p>
        </w:tc>
        <w:tc>
          <w:tcPr>
            <w:tcW w:w="668" w:type="pct"/>
          </w:tcPr>
          <w:p w14:paraId="5BB781B0" w14:textId="26E8D7FF" w:rsidR="001A2710" w:rsidRDefault="001A2710" w:rsidP="008A76C4">
            <w:pPr>
              <w:rPr>
                <w:b/>
              </w:rPr>
            </w:pPr>
            <w:r>
              <w:rPr>
                <w:b/>
              </w:rPr>
              <w:t>September</w:t>
            </w:r>
          </w:p>
          <w:p w14:paraId="29F7137B" w14:textId="77777777" w:rsidR="001A2710" w:rsidRPr="00FF2060" w:rsidRDefault="001A2710" w:rsidP="008A76C4">
            <w:pPr>
              <w:rPr>
                <w:b/>
              </w:rPr>
            </w:pPr>
          </w:p>
          <w:p w14:paraId="4F78ADCF" w14:textId="77777777" w:rsidR="001A2710" w:rsidRDefault="001A2710" w:rsidP="00EA0B53">
            <w:pPr>
              <w:rPr>
                <w:b/>
              </w:rPr>
            </w:pPr>
          </w:p>
        </w:tc>
        <w:tc>
          <w:tcPr>
            <w:tcW w:w="573" w:type="pct"/>
          </w:tcPr>
          <w:p w14:paraId="0FDB8EED" w14:textId="5A1F4242" w:rsidR="001A2710" w:rsidRDefault="001A2710" w:rsidP="000F6D9D">
            <w:r>
              <w:t>Dodatno: uporabiti atraktivna stavčna sporočila in izvesti regionalne seznanitve v/o</w:t>
            </w:r>
          </w:p>
        </w:tc>
      </w:tr>
      <w:tr w:rsidR="001A2710" w:rsidRPr="00FF2060" w14:paraId="244FD54B" w14:textId="77777777" w:rsidTr="00F92CEC">
        <w:tc>
          <w:tcPr>
            <w:tcW w:w="175" w:type="pct"/>
          </w:tcPr>
          <w:p w14:paraId="158FF683" w14:textId="062D6EAA" w:rsidR="001A2710" w:rsidRPr="00FF2060" w:rsidRDefault="001A2710" w:rsidP="00FF2060">
            <w:pPr>
              <w:jc w:val="both"/>
            </w:pPr>
            <w:r>
              <w:t>10.</w:t>
            </w:r>
          </w:p>
        </w:tc>
        <w:tc>
          <w:tcPr>
            <w:tcW w:w="687" w:type="pct"/>
          </w:tcPr>
          <w:p w14:paraId="4EF0CF8A" w14:textId="68C14793" w:rsidR="001A2710" w:rsidRPr="00F73295" w:rsidRDefault="001A2710" w:rsidP="009C6D7B">
            <w:r w:rsidRPr="00F73295">
              <w:t>Oglaševanje vojaške službe</w:t>
            </w:r>
            <w:r>
              <w:t xml:space="preserve"> in vojaškega poklica</w:t>
            </w:r>
            <w:r w:rsidRPr="00F73295">
              <w:t xml:space="preserve"> </w:t>
            </w:r>
            <w:r w:rsidRPr="00F73295">
              <w:lastRenderedPageBreak/>
              <w:t xml:space="preserve">preko </w:t>
            </w:r>
            <w:r>
              <w:t>udeležbe na največjem obrtnem sejmu (MOS)</w:t>
            </w:r>
          </w:p>
        </w:tc>
        <w:tc>
          <w:tcPr>
            <w:tcW w:w="749" w:type="pct"/>
          </w:tcPr>
          <w:p w14:paraId="72B1285C" w14:textId="77777777" w:rsidR="001A2710" w:rsidRPr="00F73295" w:rsidRDefault="001A2710" w:rsidP="00EA0B53">
            <w:pPr>
              <w:rPr>
                <w:b/>
              </w:rPr>
            </w:pPr>
            <w:r w:rsidRPr="00F73295">
              <w:rPr>
                <w:b/>
              </w:rPr>
              <w:lastRenderedPageBreak/>
              <w:t xml:space="preserve">»Slovenska vojska zaposluje nove vojake in vojakinje«, »Štipendiranje </w:t>
            </w:r>
            <w:r w:rsidRPr="00F73295">
              <w:rPr>
                <w:b/>
              </w:rPr>
              <w:lastRenderedPageBreak/>
              <w:t>za delo v SV«,</w:t>
            </w:r>
          </w:p>
          <w:p w14:paraId="11664C3C" w14:textId="77777777" w:rsidR="001A2710" w:rsidRPr="00F73295" w:rsidRDefault="001A2710" w:rsidP="00EA0B53">
            <w:pPr>
              <w:rPr>
                <w:b/>
              </w:rPr>
            </w:pPr>
            <w:r w:rsidRPr="00F73295">
              <w:rPr>
                <w:b/>
              </w:rPr>
              <w:t>»Vojaški tabor«,</w:t>
            </w:r>
          </w:p>
          <w:p w14:paraId="1C874230" w14:textId="77777777" w:rsidR="001A2710" w:rsidRPr="00F73295" w:rsidRDefault="001A2710" w:rsidP="00EA0B53">
            <w:pPr>
              <w:rPr>
                <w:b/>
              </w:rPr>
            </w:pPr>
            <w:r w:rsidRPr="00F73295">
              <w:rPr>
                <w:b/>
              </w:rPr>
              <w:t>»Tabori MORS in mladi«,</w:t>
            </w:r>
          </w:p>
          <w:p w14:paraId="0C02DB3F" w14:textId="77777777" w:rsidR="001A2710" w:rsidRPr="00F73295" w:rsidRDefault="001A2710" w:rsidP="00EA0B53">
            <w:pPr>
              <w:rPr>
                <w:b/>
              </w:rPr>
            </w:pPr>
            <w:r w:rsidRPr="00F73295">
              <w:rPr>
                <w:b/>
              </w:rPr>
              <w:t>»Postani vojak prostovoljec«,</w:t>
            </w:r>
          </w:p>
          <w:p w14:paraId="64A1AF04" w14:textId="77777777" w:rsidR="001A2710" w:rsidRDefault="001A2710" w:rsidP="00EA0B53">
            <w:pPr>
              <w:rPr>
                <w:b/>
              </w:rPr>
            </w:pPr>
            <w:r w:rsidRPr="00F73295">
              <w:rPr>
                <w:b/>
              </w:rPr>
              <w:t>»Postani pogodbeni rezervist«</w:t>
            </w:r>
          </w:p>
          <w:p w14:paraId="0756B3B5" w14:textId="29C40FF6" w:rsidR="001A2710" w:rsidRPr="00F73295" w:rsidRDefault="001A2710" w:rsidP="00EA0B53">
            <w:pPr>
              <w:rPr>
                <w:b/>
              </w:rPr>
            </w:pPr>
            <w:r>
              <w:rPr>
                <w:b/>
              </w:rPr>
              <w:t>»Selekcija šole za častnike«</w:t>
            </w:r>
          </w:p>
        </w:tc>
        <w:tc>
          <w:tcPr>
            <w:tcW w:w="859" w:type="pct"/>
          </w:tcPr>
          <w:p w14:paraId="2438E0AD" w14:textId="73DE6420" w:rsidR="001A2710" w:rsidRDefault="001A2710" w:rsidP="001E1CD7">
            <w:r>
              <w:lastRenderedPageBreak/>
              <w:t xml:space="preserve">Opremljena promocijska stojnica na kateri sodelujejo predstavniki </w:t>
            </w:r>
            <w:r>
              <w:lastRenderedPageBreak/>
              <w:t xml:space="preserve">UO CE, SVZ in predstavniki SV (SkPZ), s podporo oglaševanja v lokalnem mediju </w:t>
            </w:r>
          </w:p>
        </w:tc>
        <w:tc>
          <w:tcPr>
            <w:tcW w:w="764" w:type="pct"/>
          </w:tcPr>
          <w:p w14:paraId="35100FFC" w14:textId="13D338A9" w:rsidR="001A2710" w:rsidRDefault="001A2710" w:rsidP="000F6D9D">
            <w:r>
              <w:lastRenderedPageBreak/>
              <w:t xml:space="preserve">Neposredno predstavljanje poklicev in vojaške </w:t>
            </w:r>
            <w:r>
              <w:lastRenderedPageBreak/>
              <w:t>službe, nagovarjanje udeležencev (pogovor/razgovor, razdeljevanje promocijskega materiala)</w:t>
            </w:r>
          </w:p>
        </w:tc>
        <w:tc>
          <w:tcPr>
            <w:tcW w:w="525" w:type="pct"/>
          </w:tcPr>
          <w:p w14:paraId="444206CC" w14:textId="59E3CD82" w:rsidR="001A2710" w:rsidRDefault="001A2710" w:rsidP="0068436E">
            <w:pPr>
              <w:jc w:val="center"/>
            </w:pPr>
            <w:r>
              <w:lastRenderedPageBreak/>
              <w:t>Celje (MOS)</w:t>
            </w:r>
          </w:p>
        </w:tc>
        <w:tc>
          <w:tcPr>
            <w:tcW w:w="668" w:type="pct"/>
          </w:tcPr>
          <w:p w14:paraId="65D22587" w14:textId="02A1BFDE" w:rsidR="001A2710" w:rsidRPr="00FF2060" w:rsidRDefault="001A2710" w:rsidP="00EA0B53">
            <w:pPr>
              <w:rPr>
                <w:b/>
              </w:rPr>
            </w:pPr>
            <w:r>
              <w:rPr>
                <w:b/>
              </w:rPr>
              <w:t>September</w:t>
            </w:r>
          </w:p>
          <w:p w14:paraId="340B8831" w14:textId="77777777" w:rsidR="001A2710" w:rsidRDefault="001A2710" w:rsidP="00EA0B53">
            <w:pPr>
              <w:rPr>
                <w:b/>
              </w:rPr>
            </w:pPr>
          </w:p>
        </w:tc>
        <w:tc>
          <w:tcPr>
            <w:tcW w:w="573" w:type="pct"/>
          </w:tcPr>
          <w:p w14:paraId="47B5CB94" w14:textId="1380697F" w:rsidR="001A2710" w:rsidRDefault="001A2710" w:rsidP="000F6D9D">
            <w:r>
              <w:t xml:space="preserve">Dodatno: uporabiti atraktivna </w:t>
            </w:r>
            <w:r>
              <w:lastRenderedPageBreak/>
              <w:t>stavčna sporočila</w:t>
            </w:r>
          </w:p>
        </w:tc>
      </w:tr>
      <w:tr w:rsidR="001A2710" w:rsidRPr="00FF2060" w14:paraId="2F4117EB" w14:textId="77777777" w:rsidTr="00F92CEC">
        <w:tc>
          <w:tcPr>
            <w:tcW w:w="175" w:type="pct"/>
          </w:tcPr>
          <w:p w14:paraId="5EB12A43" w14:textId="7D420D7D" w:rsidR="001A2710" w:rsidRPr="00FF2060" w:rsidRDefault="001A2710" w:rsidP="00FF2060">
            <w:pPr>
              <w:jc w:val="both"/>
            </w:pPr>
            <w:r>
              <w:lastRenderedPageBreak/>
              <w:t>11.</w:t>
            </w:r>
          </w:p>
        </w:tc>
        <w:tc>
          <w:tcPr>
            <w:tcW w:w="687" w:type="pct"/>
          </w:tcPr>
          <w:p w14:paraId="6F99701C" w14:textId="134FDEC7" w:rsidR="001A2710" w:rsidRPr="00FF2060" w:rsidRDefault="001A2710" w:rsidP="009C6D7B">
            <w:pPr>
              <w:rPr>
                <w:b/>
              </w:rPr>
            </w:pPr>
            <w:r w:rsidRPr="00F73295">
              <w:t>Oglaševanje vojaške službe</w:t>
            </w:r>
            <w:r>
              <w:t xml:space="preserve"> in vojaškega poklica</w:t>
            </w:r>
            <w:r w:rsidRPr="00F73295">
              <w:t xml:space="preserve"> preko </w:t>
            </w:r>
            <w:r>
              <w:t>udeležbe na največjem kariernem sejmu MojeDelo.com</w:t>
            </w:r>
          </w:p>
        </w:tc>
        <w:tc>
          <w:tcPr>
            <w:tcW w:w="749" w:type="pct"/>
          </w:tcPr>
          <w:p w14:paraId="1BFB60B3" w14:textId="77777777" w:rsidR="001A2710" w:rsidRPr="00F73295" w:rsidRDefault="001A2710" w:rsidP="00EA0B53">
            <w:pPr>
              <w:rPr>
                <w:b/>
              </w:rPr>
            </w:pPr>
            <w:r w:rsidRPr="00F73295">
              <w:rPr>
                <w:b/>
              </w:rPr>
              <w:t>»Slovenska vojska zaposluje nove vojake in vojakinje«, »Štipendiranje za delo v SV«,</w:t>
            </w:r>
          </w:p>
          <w:p w14:paraId="15B97CFC" w14:textId="77777777" w:rsidR="001A2710" w:rsidRPr="00F73295" w:rsidRDefault="001A2710" w:rsidP="00EA0B53">
            <w:pPr>
              <w:rPr>
                <w:b/>
              </w:rPr>
            </w:pPr>
            <w:r w:rsidRPr="00F73295">
              <w:rPr>
                <w:b/>
              </w:rPr>
              <w:t>»Vojaški tabor«,</w:t>
            </w:r>
          </w:p>
          <w:p w14:paraId="07FC8DBE" w14:textId="77777777" w:rsidR="001A2710" w:rsidRPr="00F73295" w:rsidRDefault="001A2710" w:rsidP="00EA0B53">
            <w:pPr>
              <w:rPr>
                <w:b/>
              </w:rPr>
            </w:pPr>
            <w:r w:rsidRPr="00F73295">
              <w:rPr>
                <w:b/>
              </w:rPr>
              <w:t>»Tabori MORS in mladi«,</w:t>
            </w:r>
          </w:p>
          <w:p w14:paraId="7ED65C5B" w14:textId="77777777" w:rsidR="001A2710" w:rsidRPr="00F73295" w:rsidRDefault="001A2710" w:rsidP="00EA0B53">
            <w:pPr>
              <w:rPr>
                <w:b/>
              </w:rPr>
            </w:pPr>
            <w:r w:rsidRPr="00F73295">
              <w:rPr>
                <w:b/>
              </w:rPr>
              <w:t>»Postani vojak prostovoljec«,</w:t>
            </w:r>
          </w:p>
          <w:p w14:paraId="71FCB010" w14:textId="77777777" w:rsidR="001A2710" w:rsidRDefault="001A2710" w:rsidP="000F6D9D">
            <w:pPr>
              <w:rPr>
                <w:b/>
              </w:rPr>
            </w:pPr>
            <w:r w:rsidRPr="00F73295">
              <w:rPr>
                <w:b/>
              </w:rPr>
              <w:t>»Postani pogodbeni rezervist«</w:t>
            </w:r>
          </w:p>
          <w:p w14:paraId="6C6EDB2E" w14:textId="3A37E155" w:rsidR="001A2710" w:rsidRPr="00FF2060" w:rsidRDefault="001A2710" w:rsidP="000F6D9D">
            <w:pPr>
              <w:rPr>
                <w:b/>
              </w:rPr>
            </w:pPr>
            <w:r>
              <w:rPr>
                <w:b/>
              </w:rPr>
              <w:t>»Selekcija šole za častnike«</w:t>
            </w:r>
          </w:p>
        </w:tc>
        <w:tc>
          <w:tcPr>
            <w:tcW w:w="859" w:type="pct"/>
          </w:tcPr>
          <w:p w14:paraId="73DB5B09" w14:textId="0DA522D8" w:rsidR="001A2710" w:rsidRPr="00FF2060" w:rsidRDefault="001A2710" w:rsidP="001E1CD7">
            <w:pPr>
              <w:rPr>
                <w:b/>
              </w:rPr>
            </w:pPr>
            <w:r>
              <w:t xml:space="preserve">Opremljena promocijska stojnica (najem) na kateri sodelujejo predstavniki UO LJ, SVZ in predstavniki SV (SkPZ) </w:t>
            </w:r>
          </w:p>
        </w:tc>
        <w:tc>
          <w:tcPr>
            <w:tcW w:w="764" w:type="pct"/>
          </w:tcPr>
          <w:p w14:paraId="414054B1" w14:textId="3A5DD622" w:rsidR="001A2710" w:rsidRPr="00FF2060" w:rsidRDefault="001A2710" w:rsidP="000F6D9D">
            <w:r>
              <w:t>Neposredno predstavljanje poklicev in vojaške službe, nagovarjanje udeležencev (pogovor/razgovor, razdeljevanje promocijskega materiala)</w:t>
            </w:r>
          </w:p>
        </w:tc>
        <w:tc>
          <w:tcPr>
            <w:tcW w:w="525" w:type="pct"/>
          </w:tcPr>
          <w:p w14:paraId="5BFDDDD8" w14:textId="7A223701" w:rsidR="001A2710" w:rsidRPr="00FF2060" w:rsidRDefault="001A2710" w:rsidP="0068436E">
            <w:pPr>
              <w:jc w:val="center"/>
            </w:pPr>
            <w:r>
              <w:t>Ljubljana (Cankarjev dom LJ)</w:t>
            </w:r>
          </w:p>
        </w:tc>
        <w:tc>
          <w:tcPr>
            <w:tcW w:w="668" w:type="pct"/>
          </w:tcPr>
          <w:p w14:paraId="13F06EDD" w14:textId="4B3A005B" w:rsidR="001A2710" w:rsidRPr="00FF2060" w:rsidRDefault="001A2710" w:rsidP="00EA0B53">
            <w:pPr>
              <w:rPr>
                <w:b/>
              </w:rPr>
            </w:pPr>
            <w:r>
              <w:rPr>
                <w:b/>
              </w:rPr>
              <w:t>November</w:t>
            </w:r>
          </w:p>
          <w:p w14:paraId="6DDCA630" w14:textId="3BDFCE0C" w:rsidR="001A2710" w:rsidRPr="00FF2060" w:rsidRDefault="001A2710" w:rsidP="000F6D9D"/>
        </w:tc>
        <w:tc>
          <w:tcPr>
            <w:tcW w:w="573" w:type="pct"/>
          </w:tcPr>
          <w:p w14:paraId="740642E4" w14:textId="75AC79A6" w:rsidR="001A2710" w:rsidRPr="00FF2060" w:rsidRDefault="001A2710" w:rsidP="000F6D9D">
            <w:r>
              <w:t>Dodatno: uporabiti atraktivna stavčna sporočila</w:t>
            </w:r>
          </w:p>
        </w:tc>
      </w:tr>
      <w:tr w:rsidR="001A2710" w:rsidRPr="00FF2060" w14:paraId="07376782" w14:textId="77777777" w:rsidTr="00F92CEC">
        <w:tc>
          <w:tcPr>
            <w:tcW w:w="175" w:type="pct"/>
          </w:tcPr>
          <w:p w14:paraId="6F3F6C35" w14:textId="79350C8C" w:rsidR="001A2710" w:rsidRPr="00FF2060" w:rsidRDefault="001A2710" w:rsidP="00FF2060">
            <w:pPr>
              <w:jc w:val="both"/>
            </w:pPr>
            <w:r>
              <w:t>12.</w:t>
            </w:r>
          </w:p>
        </w:tc>
        <w:tc>
          <w:tcPr>
            <w:tcW w:w="687" w:type="pct"/>
          </w:tcPr>
          <w:p w14:paraId="6F272549" w14:textId="7F51CB02" w:rsidR="001A2710" w:rsidRPr="00FF2060" w:rsidRDefault="001A2710" w:rsidP="002203A0">
            <w:r>
              <w:t>Oglaševanje vojaške službe, vojaškega poklica in usposabljanja državljanov (prostovoljno služenje vojaškega roka, vojaški tabori) in štipendiranja preko družbenih spletnih mest Postani vojak</w:t>
            </w:r>
          </w:p>
        </w:tc>
        <w:tc>
          <w:tcPr>
            <w:tcW w:w="749" w:type="pct"/>
          </w:tcPr>
          <w:p w14:paraId="4BCE616C" w14:textId="0C94FAD3" w:rsidR="001A2710" w:rsidRPr="009C6D7B" w:rsidRDefault="001A2710" w:rsidP="000F6D9D">
            <w:pPr>
              <w:rPr>
                <w:b/>
              </w:rPr>
            </w:pPr>
            <w:r w:rsidRPr="009C6D7B">
              <w:rPr>
                <w:b/>
              </w:rPr>
              <w:t>Atraktivna oglasna sporočila za posamezne namene (razpisi, objave, novosti) in splošno za namen neposrednega pridobivanja kadra za zaposlovanje, štipendiranja, prostovoljnega služenja, pogodbene rezerve, vojaških taborov</w:t>
            </w:r>
            <w:r>
              <w:rPr>
                <w:b/>
              </w:rPr>
              <w:t xml:space="preserve"> ipd</w:t>
            </w:r>
          </w:p>
        </w:tc>
        <w:tc>
          <w:tcPr>
            <w:tcW w:w="859" w:type="pct"/>
          </w:tcPr>
          <w:p w14:paraId="477C4879" w14:textId="35D4ED1C" w:rsidR="001A2710" w:rsidRPr="00FF2060" w:rsidRDefault="001A2710" w:rsidP="00B47D97">
            <w:r>
              <w:t xml:space="preserve">Napredna in moderna spletna mesta, kjer lahko vsi pridobijo informacije, sprašujejo, pišejo in prejemajo odgovore (npr. Chatbot in messenger) . Izvedo za vse postopke, pogoje, plačila, načine oddaje vlog preko prijav (E-prijave) in ostalo. </w:t>
            </w:r>
          </w:p>
        </w:tc>
        <w:tc>
          <w:tcPr>
            <w:tcW w:w="764" w:type="pct"/>
          </w:tcPr>
          <w:p w14:paraId="05F51471" w14:textId="764920DB" w:rsidR="001A2710" w:rsidRPr="00FF2060" w:rsidRDefault="001A2710" w:rsidP="00E1743D">
            <w:r>
              <w:t>Neposredno in tekoče (vsakodnevno) sporočanje vsebin, ki se objavljajo preko interneta, Facebooka, Instagrama, Likendina, YouTuba in drugo (npr. podcasti)</w:t>
            </w:r>
          </w:p>
        </w:tc>
        <w:tc>
          <w:tcPr>
            <w:tcW w:w="525" w:type="pct"/>
          </w:tcPr>
          <w:p w14:paraId="261DD54C" w14:textId="751722DD" w:rsidR="001A2710" w:rsidRPr="00FF2060" w:rsidRDefault="001A2710" w:rsidP="0068436E">
            <w:pPr>
              <w:jc w:val="center"/>
            </w:pPr>
            <w:r>
              <w:t>Slovenija</w:t>
            </w:r>
          </w:p>
        </w:tc>
        <w:tc>
          <w:tcPr>
            <w:tcW w:w="668" w:type="pct"/>
          </w:tcPr>
          <w:p w14:paraId="44992204" w14:textId="33A2479B" w:rsidR="001A2710" w:rsidRDefault="001A2710" w:rsidP="000F6D9D">
            <w:pPr>
              <w:rPr>
                <w:b/>
              </w:rPr>
            </w:pPr>
            <w:r w:rsidRPr="002203A0">
              <w:rPr>
                <w:b/>
              </w:rPr>
              <w:t xml:space="preserve">Januar </w:t>
            </w:r>
            <w:r>
              <w:rPr>
                <w:b/>
              </w:rPr>
              <w:t>–</w:t>
            </w:r>
            <w:r w:rsidRPr="002203A0">
              <w:rPr>
                <w:b/>
              </w:rPr>
              <w:t xml:space="preserve"> december</w:t>
            </w:r>
          </w:p>
          <w:p w14:paraId="0566C3C5" w14:textId="77777777" w:rsidR="001A2710" w:rsidRDefault="001A2710" w:rsidP="000F6D9D">
            <w:pPr>
              <w:rPr>
                <w:b/>
              </w:rPr>
            </w:pPr>
          </w:p>
          <w:p w14:paraId="33D0C14D" w14:textId="17FFF305" w:rsidR="001A2710" w:rsidRDefault="001A2710" w:rsidP="000F6D9D">
            <w:r>
              <w:t>t</w:t>
            </w:r>
            <w:r w:rsidRPr="002203A0">
              <w:t>edensko/</w:t>
            </w:r>
          </w:p>
          <w:p w14:paraId="79B87A04" w14:textId="0C3560B8" w:rsidR="001A2710" w:rsidRDefault="001A2710" w:rsidP="000F6D9D">
            <w:r>
              <w:t>m</w:t>
            </w:r>
            <w:r w:rsidRPr="002203A0">
              <w:t>esečno</w:t>
            </w:r>
            <w:r>
              <w:t xml:space="preserve"> oz. </w:t>
            </w:r>
          </w:p>
          <w:p w14:paraId="64F61504" w14:textId="7E45C4AB" w:rsidR="001A2710" w:rsidRPr="002203A0" w:rsidRDefault="001A2710" w:rsidP="000F6D9D">
            <w:r>
              <w:t>po potrebi</w:t>
            </w:r>
          </w:p>
        </w:tc>
        <w:tc>
          <w:tcPr>
            <w:tcW w:w="573" w:type="pct"/>
          </w:tcPr>
          <w:p w14:paraId="0E5C550C" w14:textId="77566213" w:rsidR="001A2710" w:rsidRPr="00FF2060" w:rsidRDefault="001A2710" w:rsidP="00E1743D">
            <w:r>
              <w:rPr>
                <w:sz w:val="18"/>
                <w:szCs w:val="18"/>
              </w:rPr>
              <w:t xml:space="preserve"> </w:t>
            </w:r>
          </w:p>
        </w:tc>
      </w:tr>
      <w:tr w:rsidR="001A2710" w:rsidRPr="00FF2060" w14:paraId="4DBCE8CC" w14:textId="77777777" w:rsidTr="00F92CEC">
        <w:tc>
          <w:tcPr>
            <w:tcW w:w="175" w:type="pct"/>
          </w:tcPr>
          <w:p w14:paraId="6179924E" w14:textId="352DE6DC" w:rsidR="001A2710" w:rsidRDefault="001A2710" w:rsidP="00FF2060">
            <w:pPr>
              <w:jc w:val="both"/>
            </w:pPr>
            <w:r>
              <w:t>13.</w:t>
            </w:r>
          </w:p>
        </w:tc>
        <w:tc>
          <w:tcPr>
            <w:tcW w:w="687" w:type="pct"/>
          </w:tcPr>
          <w:p w14:paraId="0FEE9E38" w14:textId="619BD650" w:rsidR="001A2710" w:rsidRDefault="001A2710" w:rsidP="00A910D1">
            <w:r w:rsidRPr="00A910D1">
              <w:t xml:space="preserve">Oglaševanje </w:t>
            </w:r>
            <w:r w:rsidRPr="00A910D1">
              <w:lastRenderedPageBreak/>
              <w:t>vojaške službe, vojaškega poklica in usposabljanja državljanov (prostovoljno služenje vojaškega roka, v</w:t>
            </w:r>
            <w:r>
              <w:t>ojaški tabori) in štipendiranja.</w:t>
            </w:r>
          </w:p>
        </w:tc>
        <w:tc>
          <w:tcPr>
            <w:tcW w:w="749" w:type="pct"/>
          </w:tcPr>
          <w:p w14:paraId="503882B0" w14:textId="5326BE28" w:rsidR="001A2710" w:rsidRPr="009C6D7B" w:rsidRDefault="001A2710" w:rsidP="000F6D9D">
            <w:pPr>
              <w:rPr>
                <w:b/>
              </w:rPr>
            </w:pPr>
            <w:r>
              <w:rPr>
                <w:b/>
              </w:rPr>
              <w:lastRenderedPageBreak/>
              <w:t xml:space="preserve">Izdelava/priprava strategije </w:t>
            </w:r>
            <w:r>
              <w:rPr>
                <w:b/>
              </w:rPr>
              <w:lastRenderedPageBreak/>
              <w:t xml:space="preserve">in izvedbe promocijskih/oglaševalskih aktivnosti, idejnih zasnov in izdelave/dobave promocijskega materiala za namen povečanja pridobivanja kadra za opravljanje vseh kategorij vojaške službe </w:t>
            </w:r>
          </w:p>
        </w:tc>
        <w:tc>
          <w:tcPr>
            <w:tcW w:w="859" w:type="pct"/>
          </w:tcPr>
          <w:p w14:paraId="11E80134" w14:textId="77777777" w:rsidR="001A2710" w:rsidRDefault="001A2710" w:rsidP="00B47D97">
            <w:r>
              <w:lastRenderedPageBreak/>
              <w:t xml:space="preserve">Določi zunanji pogodbeni </w:t>
            </w:r>
            <w:r>
              <w:lastRenderedPageBreak/>
              <w:t>izvajalec, ki bo izbran preko javnega naročila/</w:t>
            </w:r>
          </w:p>
          <w:p w14:paraId="22FA8A8F" w14:textId="12BEFB7B" w:rsidR="001A2710" w:rsidRDefault="001A2710" w:rsidP="00B47D97">
            <w:r>
              <w:t>razpisa</w:t>
            </w:r>
          </w:p>
        </w:tc>
        <w:tc>
          <w:tcPr>
            <w:tcW w:w="764" w:type="pct"/>
          </w:tcPr>
          <w:p w14:paraId="00A243A7" w14:textId="5A1CC0AE" w:rsidR="001A2710" w:rsidRDefault="001A2710" w:rsidP="00E1743D">
            <w:r w:rsidRPr="00FB1046">
              <w:lastRenderedPageBreak/>
              <w:t xml:space="preserve">Dostop do ciljnih </w:t>
            </w:r>
            <w:r w:rsidRPr="00FB1046">
              <w:lastRenderedPageBreak/>
              <w:t xml:space="preserve">javnosti bo </w:t>
            </w:r>
            <w:r>
              <w:t>(ne)</w:t>
            </w:r>
            <w:r w:rsidRPr="00FB1046">
              <w:t>posreden z oglaševanjem (mediji, socialna omrežja) in različnimi pristopi na področju komuniciranja z javnostmi, prav tako pa neposreden z uporabo dru</w:t>
            </w:r>
            <w:r>
              <w:t>gih elementov komuniciranja in promocijskega materiala</w:t>
            </w:r>
          </w:p>
        </w:tc>
        <w:tc>
          <w:tcPr>
            <w:tcW w:w="525" w:type="pct"/>
          </w:tcPr>
          <w:p w14:paraId="6C0A1DE1" w14:textId="6B69D624" w:rsidR="001A2710" w:rsidRDefault="001A2710" w:rsidP="0068436E">
            <w:pPr>
              <w:jc w:val="center"/>
            </w:pPr>
            <w:r>
              <w:lastRenderedPageBreak/>
              <w:t>Slovenija</w:t>
            </w:r>
          </w:p>
        </w:tc>
        <w:tc>
          <w:tcPr>
            <w:tcW w:w="668" w:type="pct"/>
          </w:tcPr>
          <w:p w14:paraId="5B293421" w14:textId="56492394" w:rsidR="001A2710" w:rsidRPr="00A910D1" w:rsidRDefault="001A2710" w:rsidP="000F6D9D">
            <w:pPr>
              <w:rPr>
                <w:b/>
              </w:rPr>
            </w:pPr>
            <w:r w:rsidRPr="00A910D1">
              <w:rPr>
                <w:b/>
              </w:rPr>
              <w:t xml:space="preserve">Januar - </w:t>
            </w:r>
            <w:r w:rsidRPr="00A910D1">
              <w:rPr>
                <w:b/>
              </w:rPr>
              <w:lastRenderedPageBreak/>
              <w:t>december</w:t>
            </w:r>
          </w:p>
        </w:tc>
        <w:tc>
          <w:tcPr>
            <w:tcW w:w="573" w:type="pct"/>
          </w:tcPr>
          <w:p w14:paraId="54D7529A" w14:textId="77777777" w:rsidR="001A2710" w:rsidRDefault="001A2710" w:rsidP="000F6D9D">
            <w:pPr>
              <w:rPr>
                <w:sz w:val="18"/>
                <w:szCs w:val="18"/>
              </w:rPr>
            </w:pPr>
          </w:p>
          <w:p w14:paraId="5FAB67E0" w14:textId="7524F504" w:rsidR="001A2710" w:rsidRPr="00E1743D" w:rsidRDefault="001A2710" w:rsidP="000F6D9D">
            <w:pPr>
              <w:rPr>
                <w:sz w:val="18"/>
                <w:szCs w:val="18"/>
              </w:rPr>
            </w:pPr>
          </w:p>
        </w:tc>
      </w:tr>
    </w:tbl>
    <w:p w14:paraId="6B2593F0" w14:textId="0C82D8AC" w:rsidR="005F6E72" w:rsidRDefault="005F6E72" w:rsidP="003E1C74">
      <w:pPr>
        <w:pStyle w:val="podpisi"/>
        <w:rPr>
          <w:lang w:val="sl-SI"/>
        </w:rPr>
      </w:pPr>
    </w:p>
    <w:sectPr w:rsidR="005F6E72" w:rsidSect="00F137B6">
      <w:footerReference w:type="default" r:id="rId8"/>
      <w:headerReference w:type="first" r:id="rId9"/>
      <w:footerReference w:type="first" r:id="rId10"/>
      <w:pgSz w:w="16840" w:h="11900" w:orient="landscape" w:code="9"/>
      <w:pgMar w:top="1361" w:right="1077" w:bottom="1361" w:left="1077"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63A04" w14:textId="77777777" w:rsidR="0067700A" w:rsidRDefault="0067700A">
      <w:pPr>
        <w:spacing w:line="240" w:lineRule="auto"/>
      </w:pPr>
      <w:r>
        <w:separator/>
      </w:r>
    </w:p>
  </w:endnote>
  <w:endnote w:type="continuationSeparator" w:id="0">
    <w:p w14:paraId="22896B30" w14:textId="77777777" w:rsidR="0067700A" w:rsidRDefault="00677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Republika">
    <w:altName w:val="Segoe Condensed"/>
    <w:charset w:val="EE"/>
    <w:family w:val="auto"/>
    <w:pitch w:val="variable"/>
    <w:sig w:usb0="A00000FF" w:usb1="4000205B" w:usb2="00000000" w:usb3="00000000" w:csb0="000000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968391"/>
      <w:docPartObj>
        <w:docPartGallery w:val="Page Numbers (Bottom of Page)"/>
        <w:docPartUnique/>
      </w:docPartObj>
    </w:sdtPr>
    <w:sdtEndPr>
      <w:rPr>
        <w:noProof/>
      </w:rPr>
    </w:sdtEndPr>
    <w:sdtContent>
      <w:p w14:paraId="144E8715" w14:textId="0698D84B" w:rsidR="00C91C76" w:rsidRDefault="00C91C76">
        <w:pPr>
          <w:pStyle w:val="Noga"/>
          <w:jc w:val="right"/>
        </w:pPr>
        <w:r>
          <w:fldChar w:fldCharType="begin"/>
        </w:r>
        <w:r>
          <w:instrText xml:space="preserve"> PAGE   \* MERGEFORMAT </w:instrText>
        </w:r>
        <w:r>
          <w:fldChar w:fldCharType="separate"/>
        </w:r>
        <w:r w:rsidR="00A62BCA">
          <w:rPr>
            <w:noProof/>
          </w:rPr>
          <w:t>2</w:t>
        </w:r>
        <w:r>
          <w:rPr>
            <w:noProof/>
          </w:rPr>
          <w:fldChar w:fldCharType="end"/>
        </w:r>
      </w:p>
    </w:sdtContent>
  </w:sdt>
  <w:p w14:paraId="398DE9C9" w14:textId="77777777" w:rsidR="00C91C76" w:rsidRDefault="00C91C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074780"/>
      <w:docPartObj>
        <w:docPartGallery w:val="Page Numbers (Bottom of Page)"/>
        <w:docPartUnique/>
      </w:docPartObj>
    </w:sdtPr>
    <w:sdtEndPr/>
    <w:sdtContent>
      <w:p w14:paraId="37A08B08" w14:textId="61F44D2A" w:rsidR="0082060B" w:rsidRDefault="0082060B">
        <w:pPr>
          <w:pStyle w:val="Noga"/>
          <w:jc w:val="right"/>
        </w:pPr>
        <w:r>
          <w:fldChar w:fldCharType="begin"/>
        </w:r>
        <w:r>
          <w:instrText>PAGE   \* MERGEFORMAT</w:instrText>
        </w:r>
        <w:r>
          <w:fldChar w:fldCharType="separate"/>
        </w:r>
        <w:r w:rsidR="00A62BCA">
          <w:rPr>
            <w:noProof/>
          </w:rPr>
          <w:t>1</w:t>
        </w:r>
        <w:r>
          <w:fldChar w:fldCharType="end"/>
        </w:r>
      </w:p>
    </w:sdtContent>
  </w:sdt>
  <w:p w14:paraId="2D91EF41" w14:textId="7860E0E4" w:rsidR="00C91C76" w:rsidRPr="00610C31" w:rsidRDefault="00C91C76" w:rsidP="00610C31">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F1AA6" w14:textId="77777777" w:rsidR="0067700A" w:rsidRDefault="0067700A">
      <w:pPr>
        <w:spacing w:line="240" w:lineRule="auto"/>
      </w:pPr>
      <w:r>
        <w:separator/>
      </w:r>
    </w:p>
  </w:footnote>
  <w:footnote w:type="continuationSeparator" w:id="0">
    <w:p w14:paraId="270311CD" w14:textId="77777777" w:rsidR="0067700A" w:rsidRDefault="006770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1EF40" w14:textId="77777777" w:rsidR="00C91C76" w:rsidRPr="007677D5" w:rsidRDefault="00C91C76" w:rsidP="00610C31">
    <w:pPr>
      <w:pStyle w:val="Glava"/>
      <w:tabs>
        <w:tab w:val="clear" w:pos="4320"/>
        <w:tab w:val="clear" w:pos="8640"/>
        <w:tab w:val="left" w:pos="5112"/>
      </w:tabs>
      <w:spacing w:line="240" w:lineRule="exac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5CD1"/>
    <w:multiLevelType w:val="hybridMultilevel"/>
    <w:tmpl w:val="2D24329E"/>
    <w:lvl w:ilvl="0" w:tplc="6A9C5B30">
      <w:start w:val="1"/>
      <w:numFmt w:val="decimal"/>
      <w:lvlText w:val="%1."/>
      <w:lvlJc w:val="left"/>
      <w:pPr>
        <w:tabs>
          <w:tab w:val="num" w:pos="1080"/>
        </w:tabs>
        <w:ind w:left="1080" w:hanging="360"/>
      </w:pPr>
      <w:rPr>
        <w:rFonts w:hint="default"/>
      </w:rPr>
    </w:lvl>
    <w:lvl w:ilvl="1" w:tplc="9A040E8C" w:tentative="1">
      <w:start w:val="1"/>
      <w:numFmt w:val="lowerLetter"/>
      <w:lvlText w:val="%2."/>
      <w:lvlJc w:val="left"/>
      <w:pPr>
        <w:ind w:left="1800" w:hanging="360"/>
      </w:pPr>
    </w:lvl>
    <w:lvl w:ilvl="2" w:tplc="5168515A" w:tentative="1">
      <w:start w:val="1"/>
      <w:numFmt w:val="lowerRoman"/>
      <w:lvlText w:val="%3."/>
      <w:lvlJc w:val="right"/>
      <w:pPr>
        <w:ind w:left="2520" w:hanging="180"/>
      </w:pPr>
    </w:lvl>
    <w:lvl w:ilvl="3" w:tplc="78863CE2" w:tentative="1">
      <w:start w:val="1"/>
      <w:numFmt w:val="decimal"/>
      <w:lvlText w:val="%4."/>
      <w:lvlJc w:val="left"/>
      <w:pPr>
        <w:ind w:left="3240" w:hanging="360"/>
      </w:pPr>
    </w:lvl>
    <w:lvl w:ilvl="4" w:tplc="29A26FEA" w:tentative="1">
      <w:start w:val="1"/>
      <w:numFmt w:val="lowerLetter"/>
      <w:lvlText w:val="%5."/>
      <w:lvlJc w:val="left"/>
      <w:pPr>
        <w:ind w:left="3960" w:hanging="360"/>
      </w:pPr>
    </w:lvl>
    <w:lvl w:ilvl="5" w:tplc="E0968768" w:tentative="1">
      <w:start w:val="1"/>
      <w:numFmt w:val="lowerRoman"/>
      <w:lvlText w:val="%6."/>
      <w:lvlJc w:val="right"/>
      <w:pPr>
        <w:ind w:left="4680" w:hanging="180"/>
      </w:pPr>
    </w:lvl>
    <w:lvl w:ilvl="6" w:tplc="0F5E0E58" w:tentative="1">
      <w:start w:val="1"/>
      <w:numFmt w:val="decimal"/>
      <w:lvlText w:val="%7."/>
      <w:lvlJc w:val="left"/>
      <w:pPr>
        <w:ind w:left="5400" w:hanging="360"/>
      </w:pPr>
    </w:lvl>
    <w:lvl w:ilvl="7" w:tplc="99CA644E" w:tentative="1">
      <w:start w:val="1"/>
      <w:numFmt w:val="lowerLetter"/>
      <w:lvlText w:val="%8."/>
      <w:lvlJc w:val="left"/>
      <w:pPr>
        <w:ind w:left="6120" w:hanging="360"/>
      </w:pPr>
    </w:lvl>
    <w:lvl w:ilvl="8" w:tplc="9D7AD870"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A86CDF9A">
      <w:start w:val="1"/>
      <w:numFmt w:val="decimal"/>
      <w:lvlText w:val="%1."/>
      <w:lvlJc w:val="left"/>
      <w:pPr>
        <w:tabs>
          <w:tab w:val="num" w:pos="360"/>
        </w:tabs>
        <w:ind w:left="360" w:hanging="360"/>
      </w:pPr>
      <w:rPr>
        <w:rFonts w:hint="default"/>
      </w:rPr>
    </w:lvl>
    <w:lvl w:ilvl="1" w:tplc="D354E1AA" w:tentative="1">
      <w:start w:val="1"/>
      <w:numFmt w:val="lowerLetter"/>
      <w:lvlText w:val="%2."/>
      <w:lvlJc w:val="left"/>
      <w:pPr>
        <w:ind w:left="1080" w:hanging="360"/>
      </w:pPr>
    </w:lvl>
    <w:lvl w:ilvl="2" w:tplc="E7F66F82" w:tentative="1">
      <w:start w:val="1"/>
      <w:numFmt w:val="lowerRoman"/>
      <w:lvlText w:val="%3."/>
      <w:lvlJc w:val="right"/>
      <w:pPr>
        <w:ind w:left="1800" w:hanging="180"/>
      </w:pPr>
    </w:lvl>
    <w:lvl w:ilvl="3" w:tplc="5F6ACC8A" w:tentative="1">
      <w:start w:val="1"/>
      <w:numFmt w:val="decimal"/>
      <w:lvlText w:val="%4."/>
      <w:lvlJc w:val="left"/>
      <w:pPr>
        <w:ind w:left="2520" w:hanging="360"/>
      </w:pPr>
    </w:lvl>
    <w:lvl w:ilvl="4" w:tplc="5722062C" w:tentative="1">
      <w:start w:val="1"/>
      <w:numFmt w:val="lowerLetter"/>
      <w:lvlText w:val="%5."/>
      <w:lvlJc w:val="left"/>
      <w:pPr>
        <w:ind w:left="3240" w:hanging="360"/>
      </w:pPr>
    </w:lvl>
    <w:lvl w:ilvl="5" w:tplc="20360DAA" w:tentative="1">
      <w:start w:val="1"/>
      <w:numFmt w:val="lowerRoman"/>
      <w:lvlText w:val="%6."/>
      <w:lvlJc w:val="right"/>
      <w:pPr>
        <w:ind w:left="3960" w:hanging="180"/>
      </w:pPr>
    </w:lvl>
    <w:lvl w:ilvl="6" w:tplc="86EC6C88" w:tentative="1">
      <w:start w:val="1"/>
      <w:numFmt w:val="decimal"/>
      <w:lvlText w:val="%7."/>
      <w:lvlJc w:val="left"/>
      <w:pPr>
        <w:ind w:left="4680" w:hanging="360"/>
      </w:pPr>
    </w:lvl>
    <w:lvl w:ilvl="7" w:tplc="185A9122" w:tentative="1">
      <w:start w:val="1"/>
      <w:numFmt w:val="lowerLetter"/>
      <w:lvlText w:val="%8."/>
      <w:lvlJc w:val="left"/>
      <w:pPr>
        <w:ind w:left="5400" w:hanging="360"/>
      </w:pPr>
    </w:lvl>
    <w:lvl w:ilvl="8" w:tplc="40DC884C" w:tentative="1">
      <w:start w:val="1"/>
      <w:numFmt w:val="lowerRoman"/>
      <w:lvlText w:val="%9."/>
      <w:lvlJc w:val="right"/>
      <w:pPr>
        <w:ind w:left="6120" w:hanging="180"/>
      </w:pPr>
    </w:lvl>
  </w:abstractNum>
  <w:abstractNum w:abstractNumId="2" w15:restartNumberingAfterBreak="0">
    <w:nsid w:val="2D072372"/>
    <w:multiLevelType w:val="hybridMultilevel"/>
    <w:tmpl w:val="94FE8146"/>
    <w:lvl w:ilvl="0" w:tplc="DA42C90E">
      <w:start w:val="1"/>
      <w:numFmt w:val="decimal"/>
      <w:lvlText w:val="%1."/>
      <w:lvlJc w:val="left"/>
      <w:pPr>
        <w:tabs>
          <w:tab w:val="num" w:pos="720"/>
        </w:tabs>
        <w:ind w:left="720" w:hanging="360"/>
      </w:pPr>
      <w:rPr>
        <w:rFonts w:hint="default"/>
      </w:rPr>
    </w:lvl>
    <w:lvl w:ilvl="1" w:tplc="9D1835DE" w:tentative="1">
      <w:start w:val="1"/>
      <w:numFmt w:val="lowerLetter"/>
      <w:lvlText w:val="%2."/>
      <w:lvlJc w:val="left"/>
      <w:pPr>
        <w:tabs>
          <w:tab w:val="num" w:pos="1440"/>
        </w:tabs>
        <w:ind w:left="1440" w:hanging="360"/>
      </w:pPr>
    </w:lvl>
    <w:lvl w:ilvl="2" w:tplc="09265096" w:tentative="1">
      <w:start w:val="1"/>
      <w:numFmt w:val="lowerRoman"/>
      <w:lvlText w:val="%3."/>
      <w:lvlJc w:val="right"/>
      <w:pPr>
        <w:tabs>
          <w:tab w:val="num" w:pos="2160"/>
        </w:tabs>
        <w:ind w:left="2160" w:hanging="180"/>
      </w:pPr>
    </w:lvl>
    <w:lvl w:ilvl="3" w:tplc="F0801DE2" w:tentative="1">
      <w:start w:val="1"/>
      <w:numFmt w:val="decimal"/>
      <w:lvlText w:val="%4."/>
      <w:lvlJc w:val="left"/>
      <w:pPr>
        <w:tabs>
          <w:tab w:val="num" w:pos="2880"/>
        </w:tabs>
        <w:ind w:left="2880" w:hanging="360"/>
      </w:pPr>
    </w:lvl>
    <w:lvl w:ilvl="4" w:tplc="D48825E8" w:tentative="1">
      <w:start w:val="1"/>
      <w:numFmt w:val="lowerLetter"/>
      <w:lvlText w:val="%5."/>
      <w:lvlJc w:val="left"/>
      <w:pPr>
        <w:tabs>
          <w:tab w:val="num" w:pos="3600"/>
        </w:tabs>
        <w:ind w:left="3600" w:hanging="360"/>
      </w:pPr>
    </w:lvl>
    <w:lvl w:ilvl="5" w:tplc="91CA6AFA" w:tentative="1">
      <w:start w:val="1"/>
      <w:numFmt w:val="lowerRoman"/>
      <w:lvlText w:val="%6."/>
      <w:lvlJc w:val="right"/>
      <w:pPr>
        <w:tabs>
          <w:tab w:val="num" w:pos="4320"/>
        </w:tabs>
        <w:ind w:left="4320" w:hanging="180"/>
      </w:pPr>
    </w:lvl>
    <w:lvl w:ilvl="6" w:tplc="98545E6A" w:tentative="1">
      <w:start w:val="1"/>
      <w:numFmt w:val="decimal"/>
      <w:lvlText w:val="%7."/>
      <w:lvlJc w:val="left"/>
      <w:pPr>
        <w:tabs>
          <w:tab w:val="num" w:pos="5040"/>
        </w:tabs>
        <w:ind w:left="5040" w:hanging="360"/>
      </w:pPr>
    </w:lvl>
    <w:lvl w:ilvl="7" w:tplc="6234DBF6" w:tentative="1">
      <w:start w:val="1"/>
      <w:numFmt w:val="lowerLetter"/>
      <w:lvlText w:val="%8."/>
      <w:lvlJc w:val="left"/>
      <w:pPr>
        <w:tabs>
          <w:tab w:val="num" w:pos="5760"/>
        </w:tabs>
        <w:ind w:left="5760" w:hanging="360"/>
      </w:pPr>
    </w:lvl>
    <w:lvl w:ilvl="8" w:tplc="03A40146" w:tentative="1">
      <w:start w:val="1"/>
      <w:numFmt w:val="lowerRoman"/>
      <w:lvlText w:val="%9."/>
      <w:lvlJc w:val="right"/>
      <w:pPr>
        <w:tabs>
          <w:tab w:val="num" w:pos="6480"/>
        </w:tabs>
        <w:ind w:left="6480" w:hanging="180"/>
      </w:pPr>
    </w:lvl>
  </w:abstractNum>
  <w:abstractNum w:abstractNumId="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621F1B67"/>
    <w:multiLevelType w:val="hybridMultilevel"/>
    <w:tmpl w:val="EBDAC0E4"/>
    <w:lvl w:ilvl="0" w:tplc="03063F46">
      <w:numFmt w:val="bullet"/>
      <w:lvlText w:val="–"/>
      <w:lvlJc w:val="left"/>
      <w:pPr>
        <w:tabs>
          <w:tab w:val="num" w:pos="720"/>
        </w:tabs>
        <w:ind w:left="720" w:hanging="360"/>
      </w:pPr>
      <w:rPr>
        <w:rFonts w:ascii="Georgia" w:eastAsia="Times New Roman" w:hAnsi="Georgia" w:cs="Times New Roman" w:hint="default"/>
      </w:rPr>
    </w:lvl>
    <w:lvl w:ilvl="1" w:tplc="DACA3788" w:tentative="1">
      <w:start w:val="1"/>
      <w:numFmt w:val="bullet"/>
      <w:lvlText w:val="o"/>
      <w:lvlJc w:val="left"/>
      <w:pPr>
        <w:tabs>
          <w:tab w:val="num" w:pos="1440"/>
        </w:tabs>
        <w:ind w:left="1440" w:hanging="360"/>
      </w:pPr>
      <w:rPr>
        <w:rFonts w:ascii="Courier New" w:hAnsi="Courier New" w:hint="default"/>
      </w:rPr>
    </w:lvl>
    <w:lvl w:ilvl="2" w:tplc="CE702A54" w:tentative="1">
      <w:start w:val="1"/>
      <w:numFmt w:val="bullet"/>
      <w:lvlText w:val=""/>
      <w:lvlJc w:val="left"/>
      <w:pPr>
        <w:tabs>
          <w:tab w:val="num" w:pos="2160"/>
        </w:tabs>
        <w:ind w:left="2160" w:hanging="360"/>
      </w:pPr>
      <w:rPr>
        <w:rFonts w:ascii="Wingdings" w:hAnsi="Wingdings" w:hint="default"/>
      </w:rPr>
    </w:lvl>
    <w:lvl w:ilvl="3" w:tplc="615A38FA" w:tentative="1">
      <w:start w:val="1"/>
      <w:numFmt w:val="bullet"/>
      <w:lvlText w:val=""/>
      <w:lvlJc w:val="left"/>
      <w:pPr>
        <w:tabs>
          <w:tab w:val="num" w:pos="2880"/>
        </w:tabs>
        <w:ind w:left="2880" w:hanging="360"/>
      </w:pPr>
      <w:rPr>
        <w:rFonts w:ascii="Symbol" w:hAnsi="Symbol" w:hint="default"/>
      </w:rPr>
    </w:lvl>
    <w:lvl w:ilvl="4" w:tplc="4BFA119C" w:tentative="1">
      <w:start w:val="1"/>
      <w:numFmt w:val="bullet"/>
      <w:lvlText w:val="o"/>
      <w:lvlJc w:val="left"/>
      <w:pPr>
        <w:tabs>
          <w:tab w:val="num" w:pos="3600"/>
        </w:tabs>
        <w:ind w:left="3600" w:hanging="360"/>
      </w:pPr>
      <w:rPr>
        <w:rFonts w:ascii="Courier New" w:hAnsi="Courier New" w:hint="default"/>
      </w:rPr>
    </w:lvl>
    <w:lvl w:ilvl="5" w:tplc="04080A56" w:tentative="1">
      <w:start w:val="1"/>
      <w:numFmt w:val="bullet"/>
      <w:lvlText w:val=""/>
      <w:lvlJc w:val="left"/>
      <w:pPr>
        <w:tabs>
          <w:tab w:val="num" w:pos="4320"/>
        </w:tabs>
        <w:ind w:left="4320" w:hanging="360"/>
      </w:pPr>
      <w:rPr>
        <w:rFonts w:ascii="Wingdings" w:hAnsi="Wingdings" w:hint="default"/>
      </w:rPr>
    </w:lvl>
    <w:lvl w:ilvl="6" w:tplc="0A7CB888" w:tentative="1">
      <w:start w:val="1"/>
      <w:numFmt w:val="bullet"/>
      <w:lvlText w:val=""/>
      <w:lvlJc w:val="left"/>
      <w:pPr>
        <w:tabs>
          <w:tab w:val="num" w:pos="5040"/>
        </w:tabs>
        <w:ind w:left="5040" w:hanging="360"/>
      </w:pPr>
      <w:rPr>
        <w:rFonts w:ascii="Symbol" w:hAnsi="Symbol" w:hint="default"/>
      </w:rPr>
    </w:lvl>
    <w:lvl w:ilvl="7" w:tplc="C9984362" w:tentative="1">
      <w:start w:val="1"/>
      <w:numFmt w:val="bullet"/>
      <w:lvlText w:val="o"/>
      <w:lvlJc w:val="left"/>
      <w:pPr>
        <w:tabs>
          <w:tab w:val="num" w:pos="5760"/>
        </w:tabs>
        <w:ind w:left="5760" w:hanging="360"/>
      </w:pPr>
      <w:rPr>
        <w:rFonts w:ascii="Courier New" w:hAnsi="Courier New" w:hint="default"/>
      </w:rPr>
    </w:lvl>
    <w:lvl w:ilvl="8" w:tplc="6E9842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3AA4C44"/>
    <w:multiLevelType w:val="hybridMultilevel"/>
    <w:tmpl w:val="092E92F6"/>
    <w:lvl w:ilvl="0" w:tplc="06AE9288">
      <w:start w:val="1"/>
      <w:numFmt w:val="decimal"/>
      <w:lvlText w:val="%1."/>
      <w:lvlJc w:val="left"/>
      <w:pPr>
        <w:tabs>
          <w:tab w:val="num" w:pos="720"/>
        </w:tabs>
        <w:ind w:left="720" w:hanging="360"/>
      </w:pPr>
    </w:lvl>
    <w:lvl w:ilvl="1" w:tplc="0360BCE8" w:tentative="1">
      <w:start w:val="1"/>
      <w:numFmt w:val="lowerLetter"/>
      <w:lvlText w:val="%2."/>
      <w:lvlJc w:val="left"/>
      <w:pPr>
        <w:tabs>
          <w:tab w:val="num" w:pos="1440"/>
        </w:tabs>
        <w:ind w:left="1440" w:hanging="360"/>
      </w:pPr>
    </w:lvl>
    <w:lvl w:ilvl="2" w:tplc="954AC950" w:tentative="1">
      <w:start w:val="1"/>
      <w:numFmt w:val="lowerRoman"/>
      <w:lvlText w:val="%3."/>
      <w:lvlJc w:val="right"/>
      <w:pPr>
        <w:tabs>
          <w:tab w:val="num" w:pos="2160"/>
        </w:tabs>
        <w:ind w:left="2160" w:hanging="180"/>
      </w:pPr>
    </w:lvl>
    <w:lvl w:ilvl="3" w:tplc="8C343062" w:tentative="1">
      <w:start w:val="1"/>
      <w:numFmt w:val="decimal"/>
      <w:lvlText w:val="%4."/>
      <w:lvlJc w:val="left"/>
      <w:pPr>
        <w:tabs>
          <w:tab w:val="num" w:pos="2880"/>
        </w:tabs>
        <w:ind w:left="2880" w:hanging="360"/>
      </w:pPr>
    </w:lvl>
    <w:lvl w:ilvl="4" w:tplc="A8929044" w:tentative="1">
      <w:start w:val="1"/>
      <w:numFmt w:val="lowerLetter"/>
      <w:lvlText w:val="%5."/>
      <w:lvlJc w:val="left"/>
      <w:pPr>
        <w:tabs>
          <w:tab w:val="num" w:pos="3600"/>
        </w:tabs>
        <w:ind w:left="3600" w:hanging="360"/>
      </w:pPr>
    </w:lvl>
    <w:lvl w:ilvl="5" w:tplc="082E0C06" w:tentative="1">
      <w:start w:val="1"/>
      <w:numFmt w:val="lowerRoman"/>
      <w:lvlText w:val="%6."/>
      <w:lvlJc w:val="right"/>
      <w:pPr>
        <w:tabs>
          <w:tab w:val="num" w:pos="4320"/>
        </w:tabs>
        <w:ind w:left="4320" w:hanging="180"/>
      </w:pPr>
    </w:lvl>
    <w:lvl w:ilvl="6" w:tplc="B6AEA1AA" w:tentative="1">
      <w:start w:val="1"/>
      <w:numFmt w:val="decimal"/>
      <w:lvlText w:val="%7."/>
      <w:lvlJc w:val="left"/>
      <w:pPr>
        <w:tabs>
          <w:tab w:val="num" w:pos="5040"/>
        </w:tabs>
        <w:ind w:left="5040" w:hanging="360"/>
      </w:pPr>
    </w:lvl>
    <w:lvl w:ilvl="7" w:tplc="71F2C832" w:tentative="1">
      <w:start w:val="1"/>
      <w:numFmt w:val="lowerLetter"/>
      <w:lvlText w:val="%8."/>
      <w:lvlJc w:val="left"/>
      <w:pPr>
        <w:tabs>
          <w:tab w:val="num" w:pos="5760"/>
        </w:tabs>
        <w:ind w:left="5760" w:hanging="360"/>
      </w:pPr>
    </w:lvl>
    <w:lvl w:ilvl="8" w:tplc="AC6E6DC6" w:tentative="1">
      <w:start w:val="1"/>
      <w:numFmt w:val="lowerRoman"/>
      <w:lvlText w:val="%9."/>
      <w:lvlJc w:val="right"/>
      <w:pPr>
        <w:tabs>
          <w:tab w:val="num" w:pos="6480"/>
        </w:tabs>
        <w:ind w:left="6480" w:hanging="180"/>
      </w:pPr>
    </w:lvl>
  </w:abstractNum>
  <w:abstractNum w:abstractNumId="6" w15:restartNumberingAfterBreak="0">
    <w:nsid w:val="6E0C09A6"/>
    <w:multiLevelType w:val="hybridMultilevel"/>
    <w:tmpl w:val="50A8CFE6"/>
    <w:lvl w:ilvl="0" w:tplc="8C18E4A6">
      <w:numFmt w:val="bullet"/>
      <w:lvlText w:val="–"/>
      <w:lvlJc w:val="left"/>
      <w:pPr>
        <w:tabs>
          <w:tab w:val="num" w:pos="720"/>
        </w:tabs>
        <w:ind w:left="720" w:hanging="360"/>
      </w:pPr>
      <w:rPr>
        <w:rFonts w:ascii="Georgia" w:eastAsia="Times New Roman" w:hAnsi="Georgia" w:cs="Times New Roman" w:hint="default"/>
      </w:rPr>
    </w:lvl>
    <w:lvl w:ilvl="1" w:tplc="63B6A846" w:tentative="1">
      <w:start w:val="1"/>
      <w:numFmt w:val="bullet"/>
      <w:lvlText w:val="o"/>
      <w:lvlJc w:val="left"/>
      <w:pPr>
        <w:tabs>
          <w:tab w:val="num" w:pos="1440"/>
        </w:tabs>
        <w:ind w:left="1440" w:hanging="360"/>
      </w:pPr>
      <w:rPr>
        <w:rFonts w:ascii="Courier New" w:hAnsi="Courier New" w:hint="default"/>
      </w:rPr>
    </w:lvl>
    <w:lvl w:ilvl="2" w:tplc="395E3E76" w:tentative="1">
      <w:start w:val="1"/>
      <w:numFmt w:val="bullet"/>
      <w:lvlText w:val=""/>
      <w:lvlJc w:val="left"/>
      <w:pPr>
        <w:tabs>
          <w:tab w:val="num" w:pos="2160"/>
        </w:tabs>
        <w:ind w:left="2160" w:hanging="360"/>
      </w:pPr>
      <w:rPr>
        <w:rFonts w:ascii="Wingdings" w:hAnsi="Wingdings" w:hint="default"/>
      </w:rPr>
    </w:lvl>
    <w:lvl w:ilvl="3" w:tplc="91A83BCC" w:tentative="1">
      <w:start w:val="1"/>
      <w:numFmt w:val="bullet"/>
      <w:lvlText w:val=""/>
      <w:lvlJc w:val="left"/>
      <w:pPr>
        <w:tabs>
          <w:tab w:val="num" w:pos="2880"/>
        </w:tabs>
        <w:ind w:left="2880" w:hanging="360"/>
      </w:pPr>
      <w:rPr>
        <w:rFonts w:ascii="Symbol" w:hAnsi="Symbol" w:hint="default"/>
      </w:rPr>
    </w:lvl>
    <w:lvl w:ilvl="4" w:tplc="8DA68F1E" w:tentative="1">
      <w:start w:val="1"/>
      <w:numFmt w:val="bullet"/>
      <w:lvlText w:val="o"/>
      <w:lvlJc w:val="left"/>
      <w:pPr>
        <w:tabs>
          <w:tab w:val="num" w:pos="3600"/>
        </w:tabs>
        <w:ind w:left="3600" w:hanging="360"/>
      </w:pPr>
      <w:rPr>
        <w:rFonts w:ascii="Courier New" w:hAnsi="Courier New" w:hint="default"/>
      </w:rPr>
    </w:lvl>
    <w:lvl w:ilvl="5" w:tplc="FFA29E80" w:tentative="1">
      <w:start w:val="1"/>
      <w:numFmt w:val="bullet"/>
      <w:lvlText w:val=""/>
      <w:lvlJc w:val="left"/>
      <w:pPr>
        <w:tabs>
          <w:tab w:val="num" w:pos="4320"/>
        </w:tabs>
        <w:ind w:left="4320" w:hanging="360"/>
      </w:pPr>
      <w:rPr>
        <w:rFonts w:ascii="Wingdings" w:hAnsi="Wingdings" w:hint="default"/>
      </w:rPr>
    </w:lvl>
    <w:lvl w:ilvl="6" w:tplc="3620DAF6" w:tentative="1">
      <w:start w:val="1"/>
      <w:numFmt w:val="bullet"/>
      <w:lvlText w:val=""/>
      <w:lvlJc w:val="left"/>
      <w:pPr>
        <w:tabs>
          <w:tab w:val="num" w:pos="5040"/>
        </w:tabs>
        <w:ind w:left="5040" w:hanging="360"/>
      </w:pPr>
      <w:rPr>
        <w:rFonts w:ascii="Symbol" w:hAnsi="Symbol" w:hint="default"/>
      </w:rPr>
    </w:lvl>
    <w:lvl w:ilvl="7" w:tplc="9E34D9B0" w:tentative="1">
      <w:start w:val="1"/>
      <w:numFmt w:val="bullet"/>
      <w:lvlText w:val="o"/>
      <w:lvlJc w:val="left"/>
      <w:pPr>
        <w:tabs>
          <w:tab w:val="num" w:pos="5760"/>
        </w:tabs>
        <w:ind w:left="5760" w:hanging="360"/>
      </w:pPr>
      <w:rPr>
        <w:rFonts w:ascii="Courier New" w:hAnsi="Courier New" w:hint="default"/>
      </w:rPr>
    </w:lvl>
    <w:lvl w:ilvl="8" w:tplc="EBC6AAD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241064"/>
    <w:multiLevelType w:val="hybridMultilevel"/>
    <w:tmpl w:val="E910D1DE"/>
    <w:lvl w:ilvl="0" w:tplc="9214933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810BFB"/>
    <w:multiLevelType w:val="hybridMultilevel"/>
    <w:tmpl w:val="85B625CE"/>
    <w:lvl w:ilvl="0" w:tplc="921493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1"/>
  </w:num>
  <w:num w:numId="6">
    <w:abstractNumId w:val="6"/>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20B8A"/>
    <w:rsid w:val="00023A88"/>
    <w:rsid w:val="00093F56"/>
    <w:rsid w:val="000A6B98"/>
    <w:rsid w:val="000A7238"/>
    <w:rsid w:val="000D0381"/>
    <w:rsid w:val="000E5D11"/>
    <w:rsid w:val="000F279B"/>
    <w:rsid w:val="000F6D9D"/>
    <w:rsid w:val="001024B4"/>
    <w:rsid w:val="001357B2"/>
    <w:rsid w:val="001407DA"/>
    <w:rsid w:val="001A2710"/>
    <w:rsid w:val="001E1CD7"/>
    <w:rsid w:val="001E586A"/>
    <w:rsid w:val="00202A77"/>
    <w:rsid w:val="00214A0C"/>
    <w:rsid w:val="00215D26"/>
    <w:rsid w:val="002203A0"/>
    <w:rsid w:val="00263A45"/>
    <w:rsid w:val="00271CE5"/>
    <w:rsid w:val="0027495D"/>
    <w:rsid w:val="00282020"/>
    <w:rsid w:val="00287AFB"/>
    <w:rsid w:val="002A109E"/>
    <w:rsid w:val="002B34C3"/>
    <w:rsid w:val="002D77FE"/>
    <w:rsid w:val="00314CDA"/>
    <w:rsid w:val="0035531A"/>
    <w:rsid w:val="003636BF"/>
    <w:rsid w:val="0037479F"/>
    <w:rsid w:val="003845B4"/>
    <w:rsid w:val="00387B1A"/>
    <w:rsid w:val="00391684"/>
    <w:rsid w:val="0039174C"/>
    <w:rsid w:val="00393256"/>
    <w:rsid w:val="00397947"/>
    <w:rsid w:val="003C61A2"/>
    <w:rsid w:val="003D5594"/>
    <w:rsid w:val="003E1C74"/>
    <w:rsid w:val="00400574"/>
    <w:rsid w:val="00404176"/>
    <w:rsid w:val="00406C6C"/>
    <w:rsid w:val="004330D1"/>
    <w:rsid w:val="00433BD2"/>
    <w:rsid w:val="0044790F"/>
    <w:rsid w:val="004501B2"/>
    <w:rsid w:val="004521E6"/>
    <w:rsid w:val="00487589"/>
    <w:rsid w:val="0049239F"/>
    <w:rsid w:val="004E4AEA"/>
    <w:rsid w:val="004F03DF"/>
    <w:rsid w:val="004F37C5"/>
    <w:rsid w:val="004F5C43"/>
    <w:rsid w:val="004F5D46"/>
    <w:rsid w:val="00511E56"/>
    <w:rsid w:val="00526246"/>
    <w:rsid w:val="00554EE6"/>
    <w:rsid w:val="00556528"/>
    <w:rsid w:val="00567106"/>
    <w:rsid w:val="005D0B2F"/>
    <w:rsid w:val="005E04FC"/>
    <w:rsid w:val="005E1D3C"/>
    <w:rsid w:val="005E1E0F"/>
    <w:rsid w:val="005F6E72"/>
    <w:rsid w:val="00610C31"/>
    <w:rsid w:val="00632253"/>
    <w:rsid w:val="00642714"/>
    <w:rsid w:val="006455CE"/>
    <w:rsid w:val="00670B8F"/>
    <w:rsid w:val="0067700A"/>
    <w:rsid w:val="00681E7E"/>
    <w:rsid w:val="0068436E"/>
    <w:rsid w:val="006D42D9"/>
    <w:rsid w:val="006E4B9D"/>
    <w:rsid w:val="0072140D"/>
    <w:rsid w:val="00733017"/>
    <w:rsid w:val="0074036D"/>
    <w:rsid w:val="007677D5"/>
    <w:rsid w:val="00783310"/>
    <w:rsid w:val="007A1699"/>
    <w:rsid w:val="007A4A6D"/>
    <w:rsid w:val="007B1007"/>
    <w:rsid w:val="007B3EE6"/>
    <w:rsid w:val="007C3A5D"/>
    <w:rsid w:val="007C5D67"/>
    <w:rsid w:val="007D1BCF"/>
    <w:rsid w:val="007D75CF"/>
    <w:rsid w:val="007E6DC5"/>
    <w:rsid w:val="007F6936"/>
    <w:rsid w:val="0082060B"/>
    <w:rsid w:val="0082439D"/>
    <w:rsid w:val="00863710"/>
    <w:rsid w:val="0088043C"/>
    <w:rsid w:val="008904CF"/>
    <w:rsid w:val="008906C9"/>
    <w:rsid w:val="008A1C12"/>
    <w:rsid w:val="008C5738"/>
    <w:rsid w:val="008D04F0"/>
    <w:rsid w:val="008D2B86"/>
    <w:rsid w:val="008F3500"/>
    <w:rsid w:val="0090503C"/>
    <w:rsid w:val="00924E3C"/>
    <w:rsid w:val="009612BB"/>
    <w:rsid w:val="0097099B"/>
    <w:rsid w:val="009709F3"/>
    <w:rsid w:val="00986ABF"/>
    <w:rsid w:val="00993A33"/>
    <w:rsid w:val="009C6D7B"/>
    <w:rsid w:val="009E6AF7"/>
    <w:rsid w:val="00A125C5"/>
    <w:rsid w:val="00A434B5"/>
    <w:rsid w:val="00A5039D"/>
    <w:rsid w:val="00A6269C"/>
    <w:rsid w:val="00A62BCA"/>
    <w:rsid w:val="00A65EE7"/>
    <w:rsid w:val="00A70133"/>
    <w:rsid w:val="00A9020B"/>
    <w:rsid w:val="00A910D1"/>
    <w:rsid w:val="00AA768E"/>
    <w:rsid w:val="00AB04F8"/>
    <w:rsid w:val="00AE346F"/>
    <w:rsid w:val="00B17141"/>
    <w:rsid w:val="00B31575"/>
    <w:rsid w:val="00B47D97"/>
    <w:rsid w:val="00B5502A"/>
    <w:rsid w:val="00B60921"/>
    <w:rsid w:val="00B8547D"/>
    <w:rsid w:val="00C250D5"/>
    <w:rsid w:val="00C87644"/>
    <w:rsid w:val="00C91C76"/>
    <w:rsid w:val="00C92898"/>
    <w:rsid w:val="00CE14A0"/>
    <w:rsid w:val="00CE7514"/>
    <w:rsid w:val="00CF3282"/>
    <w:rsid w:val="00D16981"/>
    <w:rsid w:val="00D248DE"/>
    <w:rsid w:val="00D8542D"/>
    <w:rsid w:val="00DA418C"/>
    <w:rsid w:val="00DC6A71"/>
    <w:rsid w:val="00DE2F52"/>
    <w:rsid w:val="00DE5B46"/>
    <w:rsid w:val="00E0357D"/>
    <w:rsid w:val="00E1743D"/>
    <w:rsid w:val="00E24EC2"/>
    <w:rsid w:val="00E36745"/>
    <w:rsid w:val="00E37871"/>
    <w:rsid w:val="00E608FE"/>
    <w:rsid w:val="00E7538C"/>
    <w:rsid w:val="00EC007B"/>
    <w:rsid w:val="00F05FDE"/>
    <w:rsid w:val="00F137B6"/>
    <w:rsid w:val="00F240BB"/>
    <w:rsid w:val="00F312F5"/>
    <w:rsid w:val="00F46724"/>
    <w:rsid w:val="00F53FA7"/>
    <w:rsid w:val="00F57FED"/>
    <w:rsid w:val="00F73295"/>
    <w:rsid w:val="00F92CEC"/>
    <w:rsid w:val="00FA454F"/>
    <w:rsid w:val="00FA48DE"/>
    <w:rsid w:val="00FB1046"/>
    <w:rsid w:val="00FB3A6E"/>
    <w:rsid w:val="00FE0BC4"/>
    <w:rsid w:val="00FE3C97"/>
    <w:rsid w:val="00FE6101"/>
    <w:rsid w:val="00FE672F"/>
    <w:rsid w:val="00FF2060"/>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D91EF19"/>
  <w15:docId w15:val="{9E7C6F3B-88C1-4A88-B0DE-47D1F961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paragraph" w:styleId="Odstavekseznama">
    <w:name w:val="List Paragraph"/>
    <w:basedOn w:val="Navaden"/>
    <w:uiPriority w:val="34"/>
    <w:qFormat/>
    <w:rsid w:val="00FF2060"/>
    <w:pPr>
      <w:ind w:left="720"/>
      <w:contextualSpacing/>
    </w:pPr>
  </w:style>
  <w:style w:type="character" w:customStyle="1" w:styleId="NogaZnak">
    <w:name w:val="Noga Znak"/>
    <w:basedOn w:val="Privzetapisavaodstavka"/>
    <w:link w:val="Noga"/>
    <w:uiPriority w:val="99"/>
    <w:rsid w:val="00FF2060"/>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2357">
      <w:bodyDiv w:val="1"/>
      <w:marLeft w:val="0"/>
      <w:marRight w:val="0"/>
      <w:marTop w:val="0"/>
      <w:marBottom w:val="0"/>
      <w:divBdr>
        <w:top w:val="none" w:sz="0" w:space="0" w:color="auto"/>
        <w:left w:val="none" w:sz="0" w:space="0" w:color="auto"/>
        <w:bottom w:val="none" w:sz="0" w:space="0" w:color="auto"/>
        <w:right w:val="none" w:sz="0" w:space="0" w:color="auto"/>
      </w:divBdr>
    </w:div>
    <w:div w:id="804544727">
      <w:bodyDiv w:val="1"/>
      <w:marLeft w:val="0"/>
      <w:marRight w:val="0"/>
      <w:marTop w:val="0"/>
      <w:marBottom w:val="0"/>
      <w:divBdr>
        <w:top w:val="none" w:sz="0" w:space="0" w:color="auto"/>
        <w:left w:val="none" w:sz="0" w:space="0" w:color="auto"/>
        <w:bottom w:val="none" w:sz="0" w:space="0" w:color="auto"/>
        <w:right w:val="none" w:sz="0" w:space="0" w:color="auto"/>
      </w:divBdr>
    </w:div>
    <w:div w:id="192414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stanivojak.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Template>
  <TotalTime>1</TotalTime>
  <Pages>6</Pages>
  <Words>1644</Words>
  <Characters>9375</Characters>
  <Application>Microsoft Office Word</Application>
  <DocSecurity>0</DocSecurity>
  <Lines>78</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PALČIČ Romeo</dc:creator>
  <cp:lastModifiedBy>TOPOLOVEC Jani</cp:lastModifiedBy>
  <cp:revision>2</cp:revision>
  <cp:lastPrinted>2010-07-05T09:38:00Z</cp:lastPrinted>
  <dcterms:created xsi:type="dcterms:W3CDTF">2019-10-15T12:48:00Z</dcterms:created>
  <dcterms:modified xsi:type="dcterms:W3CDTF">2019-10-15T12:48:00Z</dcterms:modified>
</cp:coreProperties>
</file>